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6EEA" w:rsidR="005867D0" w:rsidP="001A669A" w:rsidRDefault="005867D0" w14:paraId="7C709A40" w14:textId="77777777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126EEA" w:rsidR="000F4149" w:rsidP="001A669A" w:rsidRDefault="000F4149" w14:paraId="06DA81AA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REPUBLIKA HRVATSKA</w:t>
      </w:r>
    </w:p>
    <w:p w:rsidRPr="00126EEA" w:rsidR="000F4149" w:rsidP="001A669A" w:rsidRDefault="000F4149" w14:paraId="07AD0657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TRGOVAČKI SUD U ZAGREBU</w:t>
      </w:r>
    </w:p>
    <w:p w:rsidRPr="00126EEA" w:rsidR="000F4149" w:rsidP="001A669A" w:rsidRDefault="000F4149" w14:paraId="13D8F832" w14:textId="284EEFD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 xml:space="preserve">Zagreb, </w:t>
      </w:r>
      <w:r w:rsidR="004A0D00">
        <w:rPr>
          <w:rFonts w:ascii="Arial" w:hAnsi="Arial" w:cs="Arial"/>
          <w:sz w:val="24"/>
          <w:szCs w:val="24"/>
        </w:rPr>
        <w:t>Trg Johna Fitzgeralda Kenn</w:t>
      </w:r>
      <w:r w:rsidR="004964CC">
        <w:rPr>
          <w:rFonts w:ascii="Arial" w:hAnsi="Arial" w:cs="Arial"/>
          <w:sz w:val="24"/>
          <w:szCs w:val="24"/>
        </w:rPr>
        <w:t>e</w:t>
      </w:r>
      <w:r w:rsidR="004A0D00">
        <w:rPr>
          <w:rFonts w:ascii="Arial" w:hAnsi="Arial" w:cs="Arial"/>
          <w:sz w:val="24"/>
          <w:szCs w:val="24"/>
        </w:rPr>
        <w:t>dyja 11</w:t>
      </w:r>
      <w:r w:rsidRPr="00126EEA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126EEA">
        <w:rPr>
          <w:rFonts w:ascii="Arial" w:hAnsi="Arial" w:cs="Arial"/>
          <w:sz w:val="24"/>
          <w:szCs w:val="24"/>
        </w:rPr>
        <w:tab/>
      </w:r>
      <w:r w:rsidRPr="00126EEA">
        <w:rPr>
          <w:rFonts w:ascii="Arial" w:hAnsi="Arial" w:cs="Arial"/>
          <w:sz w:val="24"/>
          <w:szCs w:val="24"/>
        </w:rPr>
        <w:tab/>
      </w:r>
      <w:r w:rsidRPr="00126EEA">
        <w:rPr>
          <w:rFonts w:ascii="Arial" w:hAnsi="Arial" w:cs="Arial"/>
          <w:sz w:val="24"/>
          <w:szCs w:val="24"/>
        </w:rPr>
        <w:tab/>
      </w:r>
      <w:r w:rsidRPr="00126EEA">
        <w:rPr>
          <w:rFonts w:ascii="Arial" w:hAnsi="Arial" w:cs="Arial"/>
          <w:sz w:val="24"/>
          <w:szCs w:val="24"/>
        </w:rPr>
        <w:tab/>
      </w:r>
    </w:p>
    <w:p w:rsidRPr="00126EEA" w:rsidR="000F4149" w:rsidP="001A669A" w:rsidRDefault="000F4149" w14:paraId="05B65FAC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26EEA" w:rsidR="000F4149" w:rsidP="008371F9" w:rsidRDefault="008371F9" w14:paraId="308C0E7F" w14:textId="75618510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St-795/23</w:t>
      </w:r>
    </w:p>
    <w:p w:rsidR="008371F9" w:rsidP="00C61334" w:rsidRDefault="008371F9" w14:paraId="393AB4D8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126EEA" w:rsidR="000F4149" w:rsidP="00C61334" w:rsidRDefault="000F4149" w14:paraId="0814E76C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Z A P I S N I K</w:t>
      </w:r>
    </w:p>
    <w:p w:rsidR="00126EEA" w:rsidP="00126EEA" w:rsidRDefault="00126EEA" w14:paraId="2B214EE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0F4149" w:rsidP="00126EEA" w:rsidRDefault="000F4149" w14:paraId="24FEC013" w14:textId="02C297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 xml:space="preserve">s </w:t>
      </w:r>
      <w:r w:rsidR="00126EEA">
        <w:rPr>
          <w:rFonts w:ascii="Arial" w:hAnsi="Arial" w:cs="Arial"/>
          <w:sz w:val="24"/>
          <w:szCs w:val="24"/>
        </w:rPr>
        <w:t>ročišta za ispitivanje tražbina</w:t>
      </w:r>
      <w:r w:rsidRPr="00126EEA">
        <w:rPr>
          <w:rFonts w:ascii="Arial" w:hAnsi="Arial" w:cs="Arial"/>
          <w:sz w:val="24"/>
          <w:szCs w:val="24"/>
        </w:rPr>
        <w:t xml:space="preserve"> u predstečajnom postupku nad dužnikom </w:t>
      </w:r>
      <w:r w:rsidRPr="004A0D00" w:rsidR="004A0D00">
        <w:rPr>
          <w:rFonts w:ascii="Arial" w:hAnsi="Arial" w:cs="Arial"/>
          <w:sz w:val="24"/>
          <w:szCs w:val="24"/>
        </w:rPr>
        <w:t>BABUŠKA 2017 j.d.o.o., Zagreb, Ulica Pavla Radića 19, OIB: 55539826273</w:t>
      </w:r>
      <w:r w:rsidRPr="00126EEA" w:rsidR="006D3EED">
        <w:rPr>
          <w:rFonts w:ascii="Arial" w:hAnsi="Arial" w:cs="Arial"/>
          <w:sz w:val="24"/>
          <w:szCs w:val="24"/>
        </w:rPr>
        <w:t>, sastavljen pri</w:t>
      </w:r>
      <w:r w:rsidRPr="00126EEA" w:rsidR="00166752">
        <w:rPr>
          <w:rFonts w:ascii="Arial" w:hAnsi="Arial" w:cs="Arial"/>
          <w:sz w:val="24"/>
          <w:szCs w:val="24"/>
        </w:rPr>
        <w:t xml:space="preserve"> Trgovačkom sudu u Zagrebu </w:t>
      </w:r>
      <w:r w:rsidR="004A0D00">
        <w:rPr>
          <w:rFonts w:ascii="Arial" w:hAnsi="Arial" w:cs="Arial"/>
          <w:sz w:val="24"/>
          <w:szCs w:val="24"/>
        </w:rPr>
        <w:t>23. kolovoza</w:t>
      </w:r>
      <w:r w:rsidRPr="00126EEA" w:rsidR="0086553F">
        <w:rPr>
          <w:rFonts w:ascii="Arial" w:hAnsi="Arial" w:cs="Arial"/>
          <w:sz w:val="24"/>
          <w:szCs w:val="24"/>
        </w:rPr>
        <w:t xml:space="preserve"> </w:t>
      </w:r>
      <w:r w:rsidR="004A0D00">
        <w:rPr>
          <w:rFonts w:ascii="Arial" w:hAnsi="Arial" w:cs="Arial"/>
          <w:sz w:val="24"/>
          <w:szCs w:val="24"/>
        </w:rPr>
        <w:t>2023</w:t>
      </w:r>
      <w:r w:rsidRPr="00126EEA">
        <w:rPr>
          <w:rFonts w:ascii="Arial" w:hAnsi="Arial" w:cs="Arial"/>
          <w:sz w:val="24"/>
          <w:szCs w:val="24"/>
        </w:rPr>
        <w:t>.</w:t>
      </w:r>
    </w:p>
    <w:p w:rsidRPr="00126EEA" w:rsidR="00DF5DAB" w:rsidP="00DF5DAB" w:rsidRDefault="00DF5DAB" w14:paraId="5C1B6853" w14:textId="7777777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</w:p>
    <w:p w:rsidRPr="00126EEA" w:rsidR="005867D0" w:rsidP="001A669A" w:rsidRDefault="005867D0" w14:paraId="227E26AC" w14:textId="7777777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</w:p>
    <w:p w:rsidRPr="00126EEA" w:rsidR="000F4149" w:rsidP="001A669A" w:rsidRDefault="000F4149" w14:paraId="5C9E6B40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Nazočni od suda:</w:t>
      </w:r>
    </w:p>
    <w:p w:rsidRPr="00126EEA" w:rsidR="000F4149" w:rsidP="001A669A" w:rsidRDefault="000F4149" w14:paraId="44855D20" w14:textId="3817F3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Sudac</w:t>
      </w:r>
      <w:r w:rsidRPr="00126EEA" w:rsidR="00166752">
        <w:rPr>
          <w:rFonts w:ascii="Arial" w:hAnsi="Arial" w:cs="Arial"/>
          <w:sz w:val="24"/>
          <w:szCs w:val="24"/>
        </w:rPr>
        <w:t>:</w:t>
      </w:r>
      <w:r w:rsidRPr="00126EEA">
        <w:rPr>
          <w:rFonts w:ascii="Arial" w:hAnsi="Arial" w:cs="Arial"/>
          <w:sz w:val="24"/>
          <w:szCs w:val="24"/>
        </w:rPr>
        <w:t xml:space="preserve"> </w:t>
      </w:r>
      <w:r w:rsidRPr="00126EEA" w:rsidR="007C1CA0">
        <w:rPr>
          <w:rFonts w:ascii="Arial" w:hAnsi="Arial" w:cs="Arial"/>
          <w:sz w:val="24"/>
          <w:szCs w:val="24"/>
        </w:rPr>
        <w:t>Gordan Zubak</w:t>
      </w:r>
    </w:p>
    <w:p w:rsidRPr="00126EEA" w:rsidR="000F4149" w:rsidP="001A669A" w:rsidRDefault="0020696E" w14:paraId="4B527D86" w14:textId="47F377A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Zapisničar</w:t>
      </w:r>
      <w:r w:rsidRPr="00126EEA" w:rsidR="000F4149">
        <w:rPr>
          <w:rFonts w:ascii="Arial" w:hAnsi="Arial" w:cs="Arial"/>
          <w:sz w:val="24"/>
          <w:szCs w:val="24"/>
        </w:rPr>
        <w:t xml:space="preserve">: </w:t>
      </w:r>
      <w:r w:rsidRPr="00126EEA" w:rsidR="007C1CA0">
        <w:rPr>
          <w:rFonts w:ascii="Arial" w:hAnsi="Arial" w:cs="Arial"/>
          <w:sz w:val="24"/>
          <w:szCs w:val="24"/>
        </w:rPr>
        <w:t>Dijana Hadžić</w:t>
      </w:r>
    </w:p>
    <w:p w:rsidRPr="00126EEA" w:rsidR="000F4149" w:rsidP="001A669A" w:rsidRDefault="000F4149" w14:paraId="36A662E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26EEA" w:rsidR="000F4149" w:rsidP="001A669A" w:rsidRDefault="000F4149" w14:paraId="282D4755" w14:textId="1BB9526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 xml:space="preserve">Započeto u </w:t>
      </w:r>
      <w:r w:rsidR="004A0D00">
        <w:rPr>
          <w:rFonts w:ascii="Arial" w:hAnsi="Arial" w:cs="Arial"/>
          <w:sz w:val="24"/>
          <w:szCs w:val="24"/>
        </w:rPr>
        <w:t>10:00</w:t>
      </w:r>
      <w:r w:rsidRPr="00126EEA" w:rsidR="00A916C3">
        <w:rPr>
          <w:rFonts w:ascii="Arial" w:hAnsi="Arial" w:cs="Arial"/>
          <w:sz w:val="24"/>
          <w:szCs w:val="24"/>
        </w:rPr>
        <w:t xml:space="preserve"> </w:t>
      </w:r>
      <w:r w:rsidRPr="00126EEA">
        <w:rPr>
          <w:rFonts w:ascii="Arial" w:hAnsi="Arial" w:cs="Arial"/>
          <w:sz w:val="24"/>
          <w:szCs w:val="24"/>
        </w:rPr>
        <w:t>sati</w:t>
      </w:r>
    </w:p>
    <w:p w:rsidRPr="00126EEA" w:rsidR="005867D0" w:rsidP="001A669A" w:rsidRDefault="005867D0" w14:paraId="6C1654AE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26EEA" w:rsidR="00166752" w:rsidP="001A669A" w:rsidRDefault="00CC1432" w14:paraId="2FBB7805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Sud otvara ročište za ispitivanje tražbina</w:t>
      </w:r>
      <w:r w:rsidRPr="00126EEA" w:rsidR="00166752">
        <w:rPr>
          <w:rFonts w:ascii="Arial" w:hAnsi="Arial" w:cs="Arial"/>
          <w:sz w:val="24"/>
          <w:szCs w:val="24"/>
        </w:rPr>
        <w:t>.</w:t>
      </w:r>
    </w:p>
    <w:p w:rsidRPr="00126EEA" w:rsidR="00166752" w:rsidP="001A669A" w:rsidRDefault="00166752" w14:paraId="45F8255E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26EEA" w:rsidR="00CC1432" w:rsidP="001A669A" w:rsidRDefault="00166752" w14:paraId="5BBE60E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R</w:t>
      </w:r>
      <w:r w:rsidRPr="00126EEA" w:rsidR="00CC1432">
        <w:rPr>
          <w:rFonts w:ascii="Arial" w:hAnsi="Arial" w:cs="Arial"/>
          <w:sz w:val="24"/>
          <w:szCs w:val="24"/>
        </w:rPr>
        <w:t>očište je javno.</w:t>
      </w:r>
    </w:p>
    <w:p w:rsidRPr="00126EEA" w:rsidR="006D3EED" w:rsidP="001A669A" w:rsidRDefault="006D3EED" w14:paraId="3198BBB6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26EEA" w:rsidR="006D3EED" w:rsidP="001A669A" w:rsidRDefault="000F4149" w14:paraId="4B6612A1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 xml:space="preserve">Utvrđuje se </w:t>
      </w:r>
      <w:r w:rsidRPr="00126EEA" w:rsidR="00166752">
        <w:rPr>
          <w:rFonts w:ascii="Arial" w:hAnsi="Arial" w:cs="Arial"/>
          <w:sz w:val="24"/>
          <w:szCs w:val="24"/>
        </w:rPr>
        <w:t xml:space="preserve">da </w:t>
      </w:r>
      <w:r w:rsidRPr="00126EEA" w:rsidR="006D3EED">
        <w:rPr>
          <w:rFonts w:ascii="Arial" w:hAnsi="Arial" w:cs="Arial"/>
          <w:sz w:val="24"/>
          <w:szCs w:val="24"/>
        </w:rPr>
        <w:t xml:space="preserve">su </w:t>
      </w:r>
      <w:r w:rsidRPr="00126EEA" w:rsidR="00CC1432">
        <w:rPr>
          <w:rFonts w:ascii="Arial" w:hAnsi="Arial" w:cs="Arial"/>
          <w:sz w:val="24"/>
          <w:szCs w:val="24"/>
        </w:rPr>
        <w:t xml:space="preserve">na ročište </w:t>
      </w:r>
      <w:r w:rsidRPr="00126EEA">
        <w:rPr>
          <w:rFonts w:ascii="Arial" w:hAnsi="Arial" w:cs="Arial"/>
          <w:sz w:val="24"/>
          <w:szCs w:val="24"/>
        </w:rPr>
        <w:t>pristupi</w:t>
      </w:r>
      <w:r w:rsidRPr="00126EEA" w:rsidR="006D3EED">
        <w:rPr>
          <w:rFonts w:ascii="Arial" w:hAnsi="Arial" w:cs="Arial"/>
          <w:sz w:val="24"/>
          <w:szCs w:val="24"/>
        </w:rPr>
        <w:t>li:</w:t>
      </w:r>
    </w:p>
    <w:p w:rsidRPr="00126EEA" w:rsidR="006D3EED" w:rsidP="001A669A" w:rsidRDefault="006D3EED" w14:paraId="25E57857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26EEA" w:rsidR="000F4149" w:rsidP="001A669A" w:rsidRDefault="006D3EED" w14:paraId="6F4670E1" w14:textId="6428F9E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P</w:t>
      </w:r>
      <w:r w:rsidRPr="00126EEA" w:rsidR="000F4149">
        <w:rPr>
          <w:rFonts w:ascii="Arial" w:hAnsi="Arial" w:cs="Arial"/>
          <w:sz w:val="24"/>
          <w:szCs w:val="24"/>
        </w:rPr>
        <w:t>ovjerenik</w:t>
      </w:r>
      <w:r w:rsidRPr="00126EEA" w:rsidR="00066C24">
        <w:rPr>
          <w:rFonts w:ascii="Arial" w:hAnsi="Arial" w:cs="Arial"/>
          <w:sz w:val="24"/>
          <w:szCs w:val="24"/>
        </w:rPr>
        <w:t xml:space="preserve">: </w:t>
      </w:r>
      <w:r w:rsidR="004A0D00">
        <w:rPr>
          <w:rFonts w:ascii="Arial" w:hAnsi="Arial" w:cs="Arial"/>
          <w:sz w:val="24"/>
          <w:szCs w:val="24"/>
        </w:rPr>
        <w:t>Lidija Balog</w:t>
      </w:r>
    </w:p>
    <w:p w:rsidRPr="00126EEA" w:rsidR="006D3EED" w:rsidP="00DF5DAB" w:rsidRDefault="006D3EED" w14:paraId="7C654851" w14:textId="77777777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  <w:u w:val="single"/>
        </w:rPr>
      </w:pPr>
    </w:p>
    <w:p w:rsidRPr="00126EEA" w:rsidR="00DF5DAB" w:rsidP="00DF5DAB" w:rsidRDefault="006D3EED" w14:paraId="549450DF" w14:textId="20E8BB0B">
      <w:pPr>
        <w:spacing w:after="0" w:line="240" w:lineRule="auto"/>
        <w:ind w:left="705" w:hanging="705"/>
        <w:jc w:val="both"/>
        <w:rPr>
          <w:rFonts w:ascii="Arial" w:hAnsi="Arial" w:cs="Arial"/>
          <w:color w:val="FF0000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Dužnik</w:t>
      </w:r>
      <w:r w:rsidRPr="00126EEA" w:rsidR="000F4149">
        <w:rPr>
          <w:rFonts w:ascii="Arial" w:hAnsi="Arial" w:cs="Arial"/>
          <w:sz w:val="24"/>
          <w:szCs w:val="24"/>
        </w:rPr>
        <w:t>:</w:t>
      </w:r>
      <w:r w:rsidRPr="00126EEA" w:rsidR="00166752">
        <w:rPr>
          <w:rFonts w:ascii="Arial" w:hAnsi="Arial" w:cs="Arial"/>
          <w:sz w:val="24"/>
          <w:szCs w:val="24"/>
        </w:rPr>
        <w:t xml:space="preserve"> </w:t>
      </w:r>
      <w:r w:rsidR="00C71E29">
        <w:rPr>
          <w:rFonts w:ascii="Arial" w:hAnsi="Arial" w:cs="Arial"/>
          <w:sz w:val="24"/>
          <w:szCs w:val="24"/>
        </w:rPr>
        <w:t>PUNOMOĆNIK Juraj Blažičko, odvjetnik u Zagrebu</w:t>
      </w:r>
    </w:p>
    <w:p w:rsidRPr="00126EEA" w:rsidR="00C61334" w:rsidP="006D3EED" w:rsidRDefault="00C61334" w14:paraId="737C9F80" w14:textId="5FA27143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  <w:highlight w:val="lightGray"/>
        </w:rPr>
      </w:pPr>
    </w:p>
    <w:p w:rsidRPr="00126EEA" w:rsidR="002010FE" w:rsidP="007B05E9" w:rsidRDefault="00421364" w14:paraId="0EFFD5D5" w14:textId="4E38D1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Vjerovnici:</w:t>
      </w:r>
    </w:p>
    <w:p w:rsidRPr="00C71E29" w:rsidR="00AE10C4" w:rsidP="005A5EAA" w:rsidRDefault="00C71E29" w14:paraId="6BDF72F6" w14:textId="356807C4">
      <w:pPr>
        <w:spacing w:after="0" w:line="48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COOPADRIA d.o.o. – punomoćnica Ana Mikulec, odvjetnica u OD Jelić i dr. </w:t>
      </w:r>
    </w:p>
    <w:p w:rsidRPr="00C71E29" w:rsidR="00AE10C4" w:rsidP="005A5EAA" w:rsidRDefault="00C71E29" w14:paraId="236E1ED4" w14:textId="28C5B147">
      <w:pPr>
        <w:spacing w:after="0" w:line="48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71E29">
        <w:rPr>
          <w:rFonts w:ascii="Arial" w:hAnsi="Arial" w:cs="Arial"/>
          <w:sz w:val="24"/>
          <w:szCs w:val="24"/>
        </w:rPr>
        <w:lastRenderedPageBreak/>
        <w:t>GRAD ZAGREB – punomoćnik Slaven Obuljen, zaposlenik Su-1121/13</w:t>
      </w:r>
    </w:p>
    <w:p w:rsidRPr="00C71E29" w:rsidR="00AE10C4" w:rsidP="005A5EAA" w:rsidRDefault="00AE10C4" w14:paraId="31A3093C" w14:textId="3A74CE68">
      <w:pPr>
        <w:spacing w:after="0" w:line="48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71E29">
        <w:rPr>
          <w:rFonts w:ascii="Arial" w:hAnsi="Arial" w:cs="Arial"/>
          <w:sz w:val="24"/>
          <w:szCs w:val="24"/>
        </w:rPr>
        <w:t xml:space="preserve">REPUBLIKA HRVATSKA, MINISTARSTVO FINANCIJA, POREZNE UPRAVA, </w:t>
      </w:r>
      <w:r w:rsidR="00C71E29">
        <w:rPr>
          <w:rFonts w:ascii="Arial" w:hAnsi="Arial" w:cs="Arial"/>
          <w:sz w:val="24"/>
          <w:szCs w:val="24"/>
        </w:rPr>
        <w:t>- zastupnica Kornelija Đuratović, viša savjetnica u ŽDO Zagreb</w:t>
      </w:r>
    </w:p>
    <w:p w:rsidRPr="00C71E29" w:rsidR="00AE10C4" w:rsidP="005A5EAA" w:rsidRDefault="00AE10C4" w14:paraId="54B3073E" w14:textId="5B1CAB54">
      <w:pPr>
        <w:spacing w:after="0" w:line="48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71E29">
        <w:rPr>
          <w:rFonts w:ascii="Arial" w:hAnsi="Arial" w:cs="Arial"/>
          <w:sz w:val="24"/>
          <w:szCs w:val="24"/>
        </w:rPr>
        <w:t>NASTAVNI ZAVOD ZA JAVNO</w:t>
      </w:r>
      <w:r w:rsidR="00C71E29">
        <w:rPr>
          <w:rFonts w:ascii="Arial" w:hAnsi="Arial" w:cs="Arial"/>
          <w:sz w:val="24"/>
          <w:szCs w:val="24"/>
        </w:rPr>
        <w:t xml:space="preserve"> ZDRAVSTVO DR. ANDRIJA ŠTAMPAR – zamjenica punomoćnika Josipa Lukenda, odvjetnička vježbenica u Od Terešak i partneri</w:t>
      </w:r>
    </w:p>
    <w:p w:rsidRPr="00126EEA" w:rsidR="00E932FA" w:rsidP="007B05E9" w:rsidRDefault="00E932FA" w14:paraId="74BDF0B5" w14:textId="5D7A20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E932FA" w:rsidP="007B05E9" w:rsidRDefault="00E932FA" w14:paraId="3146C86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3857DC" w:rsidP="007B05E9" w:rsidRDefault="003857DC" w14:paraId="414ECDEE" w14:textId="073EF10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3857DC" w:rsidP="007B05E9" w:rsidRDefault="003857DC" w14:paraId="14B0D9D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C61334" w:rsidP="00C61334" w:rsidRDefault="00C61334" w14:paraId="07BB0840" w14:textId="5CFE3F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C354B" w:rsidR="003C354B" w:rsidP="003C354B" w:rsidRDefault="003C354B" w14:paraId="62A32151" w14:textId="1C388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>Sudac objavljuje da je predmet današnjeg ročišta ispitivanje tražbina vjerovnika koji su podnijeli prijavu tražbine sukladno čl. 36. Stečajnog</w:t>
      </w:r>
      <w:r w:rsidR="008371F9">
        <w:rPr>
          <w:rFonts w:ascii="Arial" w:hAnsi="Arial" w:cs="Arial"/>
          <w:sz w:val="24"/>
          <w:szCs w:val="24"/>
        </w:rPr>
        <w:t xml:space="preserve">a </w:t>
      </w:r>
      <w:r w:rsidRPr="003C354B">
        <w:rPr>
          <w:rFonts w:ascii="Arial" w:hAnsi="Arial" w:cs="Arial"/>
          <w:sz w:val="24"/>
          <w:szCs w:val="24"/>
        </w:rPr>
        <w:t xml:space="preserve"> zakona (Narodne novine 71/15, 104/17, 36/22 - dalje u tekstu: SZ-a) u roku sukladno čl. 34. st. 1. podst. 2. SZ-a.</w:t>
      </w:r>
    </w:p>
    <w:p w:rsidRPr="003C354B" w:rsidR="003C354B" w:rsidP="003C354B" w:rsidRDefault="003C354B" w14:paraId="274209E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C354B" w:rsidR="003C354B" w:rsidP="003C354B" w:rsidRDefault="003C354B" w14:paraId="2B839959" w14:textId="3C2703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 xml:space="preserve">Konstatira se da je FINA dana </w:t>
      </w:r>
      <w:r>
        <w:rPr>
          <w:rFonts w:ascii="Arial" w:hAnsi="Arial" w:cs="Arial"/>
          <w:sz w:val="24"/>
          <w:szCs w:val="24"/>
        </w:rPr>
        <w:t>14. kolovoza</w:t>
      </w:r>
      <w:r w:rsidRPr="003C354B">
        <w:rPr>
          <w:rFonts w:ascii="Arial" w:hAnsi="Arial" w:cs="Arial"/>
          <w:sz w:val="24"/>
          <w:szCs w:val="24"/>
        </w:rPr>
        <w:t xml:space="preserve"> 2023. dostavila cjelokupnu dokumentaciju u papirnatom obliku sukladno čl. 43. st. 6. SZ-a. </w:t>
      </w:r>
    </w:p>
    <w:p w:rsidRPr="00126EEA" w:rsidR="002010FE" w:rsidP="007B05E9" w:rsidRDefault="002010FE" w14:paraId="2D3837B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Pr="00126EEA" w:rsidR="0086553F" w:rsidP="0086553F" w:rsidRDefault="0086553F" w14:paraId="60BF729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Utvrđuje se kako slijedi:</w:t>
      </w:r>
    </w:p>
    <w:p w:rsidRPr="00126EEA" w:rsidR="0086553F" w:rsidP="0086553F" w:rsidRDefault="0086553F" w14:paraId="2B9B6997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8371F9" w:rsidR="0086553F" w:rsidP="008371F9" w:rsidRDefault="0086553F" w14:paraId="042E86D3" w14:textId="69D307F2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 xml:space="preserve">- </w:t>
      </w:r>
      <w:r w:rsidR="008371F9">
        <w:rPr>
          <w:rFonts w:ascii="Arial" w:hAnsi="Arial" w:cs="Arial"/>
          <w:sz w:val="24"/>
          <w:szCs w:val="24"/>
        </w:rPr>
        <w:t xml:space="preserve"> </w:t>
      </w:r>
      <w:r w:rsidRPr="00126EEA">
        <w:rPr>
          <w:rFonts w:ascii="Arial" w:hAnsi="Arial" w:cs="Arial"/>
          <w:sz w:val="24"/>
          <w:szCs w:val="24"/>
        </w:rPr>
        <w:t>rješe</w:t>
      </w:r>
      <w:r w:rsidRPr="00126EEA" w:rsidR="00277059">
        <w:rPr>
          <w:rFonts w:ascii="Arial" w:hAnsi="Arial" w:cs="Arial"/>
          <w:sz w:val="24"/>
          <w:szCs w:val="24"/>
        </w:rPr>
        <w:t xml:space="preserve">njem ovog suda od </w:t>
      </w:r>
      <w:r w:rsidR="004A0D00">
        <w:rPr>
          <w:rFonts w:ascii="Arial" w:hAnsi="Arial" w:cs="Arial"/>
          <w:sz w:val="24"/>
          <w:szCs w:val="24"/>
        </w:rPr>
        <w:t>28. travnja 2023</w:t>
      </w:r>
      <w:r w:rsidRPr="00126EEA">
        <w:rPr>
          <w:rFonts w:ascii="Arial" w:hAnsi="Arial" w:cs="Arial"/>
          <w:sz w:val="24"/>
          <w:szCs w:val="24"/>
        </w:rPr>
        <w:t xml:space="preserve">. otvoren je predstečajni postupak nad dužnikom </w:t>
      </w:r>
      <w:r w:rsidRPr="004A0D00" w:rsidR="004A0D00">
        <w:rPr>
          <w:rFonts w:ascii="Arial" w:hAnsi="Arial" w:cs="Arial"/>
          <w:sz w:val="24"/>
          <w:szCs w:val="24"/>
        </w:rPr>
        <w:t>BABUŠKA 2017 j.d.o.o., Zagreb, Ulica Pavla Radića 19, OIB: 55539826273</w:t>
      </w:r>
      <w:r w:rsidRPr="00126EEA" w:rsidR="00277059">
        <w:rPr>
          <w:rFonts w:ascii="Arial" w:hAnsi="Arial" w:cs="Arial"/>
          <w:sz w:val="24"/>
          <w:szCs w:val="24"/>
          <w:lang w:val="pt-BR"/>
        </w:rPr>
        <w:t>,</w:t>
      </w:r>
      <w:r w:rsidR="003C354B">
        <w:rPr>
          <w:rFonts w:ascii="Arial" w:hAnsi="Arial" w:cs="Arial"/>
          <w:sz w:val="24"/>
          <w:szCs w:val="24"/>
          <w:lang w:val="pt-BR"/>
        </w:rPr>
        <w:t xml:space="preserve"> te je tim rješenjem određeno ročište za ispitivanje tražbina u ovom postupku.</w:t>
      </w:r>
    </w:p>
    <w:p w:rsidRPr="003C354B" w:rsidR="003C354B" w:rsidP="003C354B" w:rsidRDefault="003C354B" w14:paraId="3615E0A4" w14:textId="5FE4AFDF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 xml:space="preserve">- </w:t>
      </w:r>
      <w:r w:rsidR="008371F9">
        <w:rPr>
          <w:rFonts w:ascii="Arial" w:hAnsi="Arial" w:cs="Arial"/>
          <w:sz w:val="24"/>
          <w:szCs w:val="24"/>
        </w:rPr>
        <w:t xml:space="preserve"> </w:t>
      </w:r>
      <w:r w:rsidRPr="003C354B">
        <w:rPr>
          <w:rFonts w:ascii="Arial" w:hAnsi="Arial" w:cs="Arial"/>
          <w:sz w:val="24"/>
          <w:szCs w:val="24"/>
        </w:rPr>
        <w:t>na mrežnoj stranici e-oglasna ploča ovoga suda objavljeno je:</w:t>
      </w:r>
    </w:p>
    <w:p w:rsidR="003C354B" w:rsidP="003C354B" w:rsidRDefault="003C354B" w14:paraId="1F6F7F8B" w14:textId="633BD97F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8371F9">
        <w:rPr>
          <w:rFonts w:ascii="Arial" w:hAnsi="Arial" w:cs="Arial"/>
          <w:sz w:val="24"/>
          <w:szCs w:val="24"/>
        </w:rPr>
        <w:t xml:space="preserve"> </w:t>
      </w:r>
      <w:r w:rsidRPr="003C354B">
        <w:rPr>
          <w:rFonts w:ascii="Arial" w:hAnsi="Arial" w:cs="Arial"/>
          <w:sz w:val="24"/>
          <w:szCs w:val="24"/>
        </w:rPr>
        <w:t>rješenje o otvaranju predstečajnog</w:t>
      </w:r>
      <w:r w:rsidR="009101A5">
        <w:rPr>
          <w:rFonts w:ascii="Arial" w:hAnsi="Arial" w:cs="Arial"/>
          <w:sz w:val="24"/>
          <w:szCs w:val="24"/>
        </w:rPr>
        <w:t>a</w:t>
      </w:r>
      <w:r w:rsidRPr="003C354B">
        <w:rPr>
          <w:rFonts w:ascii="Arial" w:hAnsi="Arial" w:cs="Arial"/>
          <w:sz w:val="24"/>
          <w:szCs w:val="24"/>
        </w:rPr>
        <w:t xml:space="preserve"> postupka nad dužnikom</w:t>
      </w:r>
      <w:r>
        <w:rPr>
          <w:rFonts w:ascii="Arial" w:hAnsi="Arial" w:cs="Arial"/>
          <w:sz w:val="24"/>
          <w:szCs w:val="24"/>
        </w:rPr>
        <w:t>,</w:t>
      </w:r>
    </w:p>
    <w:p w:rsidRPr="003C354B" w:rsidR="003C354B" w:rsidP="003C354B" w:rsidRDefault="00074063" w14:paraId="406DF634" w14:textId="408F5302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 w:rsidRPr="003C354B" w:rsidR="003C354B">
        <w:rPr>
          <w:rFonts w:ascii="Arial" w:hAnsi="Arial" w:cs="Arial"/>
          <w:sz w:val="24"/>
          <w:szCs w:val="24"/>
        </w:rPr>
        <w:t>tablica prijavljenih tražbina</w:t>
      </w:r>
      <w:r w:rsidR="003C354B">
        <w:rPr>
          <w:rFonts w:ascii="Arial" w:hAnsi="Arial" w:cs="Arial"/>
          <w:sz w:val="24"/>
          <w:szCs w:val="24"/>
        </w:rPr>
        <w:t xml:space="preserve"> –</w:t>
      </w:r>
      <w:r w:rsidRPr="003C354B" w:rsidR="003C354B">
        <w:rPr>
          <w:rFonts w:ascii="Arial" w:hAnsi="Arial" w:cs="Arial"/>
          <w:sz w:val="24"/>
          <w:szCs w:val="24"/>
        </w:rPr>
        <w:t xml:space="preserve"> </w:t>
      </w:r>
      <w:r w:rsidR="003C354B">
        <w:rPr>
          <w:rFonts w:ascii="Arial" w:hAnsi="Arial" w:cs="Arial"/>
          <w:sz w:val="24"/>
          <w:szCs w:val="24"/>
        </w:rPr>
        <w:t>1. lipnja 2023</w:t>
      </w:r>
      <w:r w:rsidRPr="003C354B" w:rsidR="003C354B">
        <w:rPr>
          <w:rFonts w:ascii="Arial" w:hAnsi="Arial" w:cs="Arial"/>
          <w:sz w:val="24"/>
          <w:szCs w:val="24"/>
        </w:rPr>
        <w:t xml:space="preserve">. (I dopuna tablice – </w:t>
      </w:r>
      <w:r w:rsidR="003C354B">
        <w:rPr>
          <w:rFonts w:ascii="Arial" w:hAnsi="Arial" w:cs="Arial"/>
          <w:sz w:val="24"/>
          <w:szCs w:val="24"/>
        </w:rPr>
        <w:t>6. lipnja 2023., II dopuna tablice –10. srpnja</w:t>
      </w:r>
      <w:r w:rsidRPr="003C354B" w:rsidR="003C354B">
        <w:rPr>
          <w:rFonts w:ascii="Arial" w:hAnsi="Arial" w:cs="Arial"/>
          <w:sz w:val="24"/>
          <w:szCs w:val="24"/>
        </w:rPr>
        <w:t xml:space="preserve"> 2023.</w:t>
      </w:r>
      <w:r w:rsidR="003C354B">
        <w:rPr>
          <w:rFonts w:ascii="Arial" w:hAnsi="Arial" w:cs="Arial"/>
          <w:sz w:val="24"/>
          <w:szCs w:val="24"/>
        </w:rPr>
        <w:t>)</w:t>
      </w:r>
    </w:p>
    <w:p w:rsidRPr="003C354B" w:rsidR="003C354B" w:rsidP="003C354B" w:rsidRDefault="003C354B" w14:paraId="558AFA30" w14:textId="55705C2D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>-</w:t>
      </w:r>
      <w:r w:rsidR="008371F9">
        <w:rPr>
          <w:rFonts w:ascii="Arial" w:hAnsi="Arial" w:cs="Arial"/>
          <w:sz w:val="24"/>
          <w:szCs w:val="24"/>
        </w:rPr>
        <w:t xml:space="preserve"> </w:t>
      </w:r>
      <w:r w:rsidR="00074063">
        <w:rPr>
          <w:rFonts w:ascii="Arial" w:hAnsi="Arial" w:cs="Arial"/>
          <w:sz w:val="24"/>
          <w:szCs w:val="24"/>
        </w:rPr>
        <w:t xml:space="preserve"> </w:t>
      </w:r>
      <w:r w:rsidRPr="003C354B">
        <w:rPr>
          <w:rFonts w:ascii="Arial" w:hAnsi="Arial" w:cs="Arial"/>
          <w:sz w:val="24"/>
          <w:szCs w:val="24"/>
        </w:rPr>
        <w:t xml:space="preserve">očitovanje dužnika o prijavljenim tražbinama – </w:t>
      </w:r>
      <w:r w:rsidR="00CA11AE">
        <w:rPr>
          <w:rFonts w:ascii="Arial" w:hAnsi="Arial" w:cs="Arial"/>
          <w:sz w:val="24"/>
          <w:szCs w:val="24"/>
        </w:rPr>
        <w:t>13. srpnja</w:t>
      </w:r>
      <w:r w:rsidRPr="003C354B">
        <w:rPr>
          <w:rFonts w:ascii="Arial" w:hAnsi="Arial" w:cs="Arial"/>
          <w:sz w:val="24"/>
          <w:szCs w:val="24"/>
        </w:rPr>
        <w:t xml:space="preserve"> 2023.</w:t>
      </w:r>
    </w:p>
    <w:p w:rsidRPr="003C354B" w:rsidR="003C354B" w:rsidP="003C354B" w:rsidRDefault="003C354B" w14:paraId="4FACEEBC" w14:textId="528D0C2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>-</w:t>
      </w:r>
      <w:r w:rsidR="008371F9">
        <w:rPr>
          <w:rFonts w:ascii="Arial" w:hAnsi="Arial" w:cs="Arial"/>
          <w:sz w:val="24"/>
          <w:szCs w:val="24"/>
        </w:rPr>
        <w:t xml:space="preserve"> </w:t>
      </w:r>
      <w:r w:rsidR="00074063">
        <w:rPr>
          <w:rFonts w:ascii="Arial" w:hAnsi="Arial" w:cs="Arial"/>
          <w:sz w:val="24"/>
          <w:szCs w:val="24"/>
        </w:rPr>
        <w:t xml:space="preserve"> </w:t>
      </w:r>
      <w:r w:rsidRPr="003C354B">
        <w:rPr>
          <w:rFonts w:ascii="Arial" w:hAnsi="Arial" w:cs="Arial"/>
          <w:sz w:val="24"/>
          <w:szCs w:val="24"/>
        </w:rPr>
        <w:t xml:space="preserve">očitovanje povjerenika o prijavljenim tražbinama </w:t>
      </w:r>
      <w:r w:rsidR="00CA11AE">
        <w:rPr>
          <w:rFonts w:ascii="Arial" w:hAnsi="Arial" w:cs="Arial"/>
          <w:sz w:val="24"/>
          <w:szCs w:val="24"/>
        </w:rPr>
        <w:t>–</w:t>
      </w:r>
      <w:r w:rsidRPr="003C354B">
        <w:rPr>
          <w:rFonts w:ascii="Arial" w:hAnsi="Arial" w:cs="Arial"/>
          <w:sz w:val="24"/>
          <w:szCs w:val="24"/>
        </w:rPr>
        <w:t xml:space="preserve"> </w:t>
      </w:r>
      <w:r w:rsidR="00CA11AE">
        <w:rPr>
          <w:rFonts w:ascii="Arial" w:hAnsi="Arial" w:cs="Arial"/>
          <w:sz w:val="24"/>
          <w:szCs w:val="24"/>
        </w:rPr>
        <w:t>13. srpnja</w:t>
      </w:r>
      <w:r w:rsidRPr="003C354B">
        <w:rPr>
          <w:rFonts w:ascii="Arial" w:hAnsi="Arial" w:cs="Arial"/>
          <w:sz w:val="24"/>
          <w:szCs w:val="24"/>
        </w:rPr>
        <w:t xml:space="preserve"> 2023.</w:t>
      </w:r>
    </w:p>
    <w:p w:rsidR="003C354B" w:rsidP="003C354B" w:rsidRDefault="003C354B" w14:paraId="384F8055" w14:textId="0817296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C354B">
        <w:rPr>
          <w:rFonts w:ascii="Arial" w:hAnsi="Arial" w:cs="Arial"/>
          <w:sz w:val="24"/>
          <w:szCs w:val="24"/>
        </w:rPr>
        <w:t>-</w:t>
      </w:r>
      <w:r w:rsidR="008371F9">
        <w:rPr>
          <w:rFonts w:ascii="Arial" w:hAnsi="Arial" w:cs="Arial"/>
          <w:sz w:val="24"/>
          <w:szCs w:val="24"/>
        </w:rPr>
        <w:t xml:space="preserve"> </w:t>
      </w:r>
      <w:r w:rsidR="00074063">
        <w:rPr>
          <w:rFonts w:ascii="Arial" w:hAnsi="Arial" w:cs="Arial"/>
          <w:sz w:val="24"/>
          <w:szCs w:val="24"/>
        </w:rPr>
        <w:t xml:space="preserve"> </w:t>
      </w:r>
      <w:r w:rsidRPr="003C354B">
        <w:rPr>
          <w:rFonts w:ascii="Arial" w:hAnsi="Arial" w:cs="Arial"/>
          <w:sz w:val="24"/>
          <w:szCs w:val="24"/>
        </w:rPr>
        <w:t xml:space="preserve">tablica osporenih tražbina – 10. </w:t>
      </w:r>
      <w:r w:rsidR="00CA11AE">
        <w:rPr>
          <w:rFonts w:ascii="Arial" w:hAnsi="Arial" w:cs="Arial"/>
          <w:sz w:val="24"/>
          <w:szCs w:val="24"/>
        </w:rPr>
        <w:t>kolovoza</w:t>
      </w:r>
      <w:r w:rsidRPr="003C354B">
        <w:rPr>
          <w:rFonts w:ascii="Arial" w:hAnsi="Arial" w:cs="Arial"/>
          <w:sz w:val="24"/>
          <w:szCs w:val="24"/>
        </w:rPr>
        <w:t xml:space="preserve"> 2023.</w:t>
      </w:r>
    </w:p>
    <w:p w:rsidR="009101A5" w:rsidP="003C354B" w:rsidRDefault="009101A5" w14:paraId="4DEC5920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9101A5" w:rsidR="009101A5" w:rsidP="009101A5" w:rsidRDefault="009101A5" w14:paraId="25EA0F43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101A5">
        <w:rPr>
          <w:rFonts w:ascii="Arial" w:hAnsi="Arial" w:cs="Arial"/>
          <w:sz w:val="24"/>
          <w:szCs w:val="24"/>
        </w:rPr>
        <w:t xml:space="preserve">Na današnjem ročištu radi ispitivanja tražbina ispitat će se prijavljene tražbine. </w:t>
      </w:r>
    </w:p>
    <w:p w:rsidRPr="00C71E29" w:rsidR="009101A5" w:rsidP="009101A5" w:rsidRDefault="009101A5" w14:paraId="1F58401A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C71E29" w:rsidR="009101A5" w:rsidP="009101A5" w:rsidRDefault="009101A5" w14:paraId="179FF938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71E29">
        <w:rPr>
          <w:rFonts w:ascii="Arial" w:hAnsi="Arial" w:cs="Arial"/>
          <w:sz w:val="24"/>
          <w:szCs w:val="24"/>
        </w:rPr>
        <w:t xml:space="preserve">Sudac konstatira da je FINA u tablicu prijavljenih tražbina uvrstila i tražbine onih vjerovnika koji nisu sami podnijeli prijave svojih tražbina sukladno odredbi čl. 36. SZ-a, tj. onih vjerovnika koje je sam dužnik naveo u prijedlogu za otvaranje predstečajnoga postupka i prijedlogu plana restrukturiranja, iako je čl. 21. Zakona o izmjenama i dopunama Stečajnog zakona (Narodne novine broj 36/22) izmijenjena odredba čl. 39. Stečajnog zakona (Narodne novine broj 71/15, 104/17), kojom odredbom je bila propisana predmnjeva prijave tražbine, slijedom čega se tražbine vjerovnika navedene u dužnikovom prijedlogu, a koji nisu sami podnijeli prijavu tražbine, više ne smatraju prijavljenim tražbinama, pa tražbine tih vjerovnika neće biti ispitivane na današnjem ročištu. </w:t>
      </w:r>
    </w:p>
    <w:p w:rsidRPr="009101A5" w:rsidR="009101A5" w:rsidP="009101A5" w:rsidRDefault="009101A5" w14:paraId="6F288FAA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9101A5" w:rsidP="00DB6A6E" w:rsidRDefault="009101A5" w14:paraId="7F241296" w14:textId="1777B3D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101A5">
        <w:rPr>
          <w:rFonts w:ascii="Arial" w:hAnsi="Arial" w:cs="Arial"/>
          <w:sz w:val="24"/>
          <w:szCs w:val="24"/>
        </w:rPr>
        <w:t>Naznačuje se prisutnima da se sukladno čl. 46. st. 4., 5. i 6. SZ-a na ročištu radi ispitivanja tražbina, tražbine koje je osporio dužnik, povjerenik ili vjerovnik moraju raspraviti; izjavljeno osporavanje može se otkloniti, a izlučna i razlučna prava nisu predmet ispitivanja.</w:t>
      </w:r>
    </w:p>
    <w:p w:rsidRPr="00EA552F" w:rsidR="00EA552F" w:rsidP="00EA552F" w:rsidRDefault="00EA552F" w14:paraId="6AAABCB4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A552F">
        <w:rPr>
          <w:rFonts w:ascii="Arial" w:hAnsi="Arial" w:cs="Arial"/>
          <w:sz w:val="24"/>
          <w:szCs w:val="24"/>
        </w:rPr>
        <w:t>Utvrđuje se da su sljedeći vjerovnici podnijeli pravovremene prijave tražbina:</w:t>
      </w:r>
    </w:p>
    <w:p w:rsidR="00EA552F" w:rsidP="003C354B" w:rsidRDefault="00EA552F" w14:paraId="0F9BE4F1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EA552F" w:rsidP="003C354B" w:rsidRDefault="00571176" w14:paraId="73C9FFD1" w14:textId="529179A9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AJP d.o.o., Zagreb,</w:t>
      </w:r>
      <w:r w:rsidR="00EA552F">
        <w:rPr>
          <w:rFonts w:ascii="Arial" w:hAnsi="Arial" w:cs="Arial"/>
          <w:sz w:val="24"/>
          <w:szCs w:val="24"/>
        </w:rPr>
        <w:t xml:space="preserve"> OIB: </w:t>
      </w:r>
      <w:r w:rsidRPr="00EA552F" w:rsidR="00EA552F">
        <w:rPr>
          <w:rFonts w:ascii="Arial" w:hAnsi="Arial" w:cs="Arial"/>
          <w:sz w:val="24"/>
          <w:szCs w:val="24"/>
        </w:rPr>
        <w:t>15250566702</w:t>
      </w:r>
      <w:r w:rsidR="00EA552F">
        <w:rPr>
          <w:rFonts w:ascii="Arial" w:hAnsi="Arial" w:cs="Arial"/>
          <w:sz w:val="24"/>
          <w:szCs w:val="24"/>
        </w:rPr>
        <w:t xml:space="preserve">, </w:t>
      </w:r>
    </w:p>
    <w:p w:rsidR="00B228B0" w:rsidP="003C354B" w:rsidRDefault="00B228B0" w14:paraId="2117E300" w14:textId="46980F5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ALLIANZ HRVATSKA d.d., Zagreb, OIB: </w:t>
      </w:r>
      <w:r w:rsidRPr="00B228B0">
        <w:rPr>
          <w:rFonts w:ascii="Arial" w:hAnsi="Arial" w:cs="Arial"/>
          <w:sz w:val="24"/>
          <w:szCs w:val="24"/>
        </w:rPr>
        <w:t>23759810849</w:t>
      </w:r>
      <w:r>
        <w:rPr>
          <w:rFonts w:ascii="Arial" w:hAnsi="Arial" w:cs="Arial"/>
          <w:sz w:val="24"/>
          <w:szCs w:val="24"/>
        </w:rPr>
        <w:t xml:space="preserve">, </w:t>
      </w:r>
    </w:p>
    <w:p w:rsidRPr="003C354B" w:rsidR="00571176" w:rsidP="003C354B" w:rsidRDefault="00571176" w14:paraId="01B63D2B" w14:textId="66C5A00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AMAGRA d.o.o., Zagreb, OIB: </w:t>
      </w:r>
      <w:r w:rsidRPr="00571176">
        <w:rPr>
          <w:rFonts w:ascii="Arial" w:hAnsi="Arial" w:cs="Arial"/>
          <w:sz w:val="24"/>
          <w:szCs w:val="24"/>
        </w:rPr>
        <w:t>38622199257</w:t>
      </w:r>
      <w:r>
        <w:rPr>
          <w:rFonts w:ascii="Arial" w:hAnsi="Arial" w:cs="Arial"/>
          <w:sz w:val="24"/>
          <w:szCs w:val="24"/>
        </w:rPr>
        <w:t xml:space="preserve">, </w:t>
      </w:r>
    </w:p>
    <w:p w:rsidR="004A0D00" w:rsidP="004A0D00" w:rsidRDefault="008371F9" w14:paraId="1D21F64F" w14:textId="54D0BBE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t-BR"/>
        </w:rPr>
        <w:t xml:space="preserve">ANTE PALIJAN vl, obrta CEZAR, OIB: 17191829496, </w:t>
      </w:r>
    </w:p>
    <w:p w:rsidR="0036424C" w:rsidP="004A0D00" w:rsidRDefault="0036424C" w14:paraId="1BAF8201" w14:textId="2CB5C84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6424C">
        <w:rPr>
          <w:rFonts w:ascii="Arial" w:hAnsi="Arial" w:cs="Arial"/>
          <w:sz w:val="24"/>
          <w:szCs w:val="24"/>
        </w:rPr>
        <w:t>COOPADRIA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36424C">
        <w:rPr>
          <w:rFonts w:ascii="Arial" w:hAnsi="Arial" w:cs="Arial"/>
          <w:sz w:val="24"/>
          <w:szCs w:val="24"/>
        </w:rPr>
        <w:t>1201581082</w:t>
      </w:r>
      <w:r>
        <w:rPr>
          <w:rFonts w:ascii="Arial" w:hAnsi="Arial" w:cs="Arial"/>
          <w:sz w:val="24"/>
          <w:szCs w:val="24"/>
        </w:rPr>
        <w:t xml:space="preserve">, </w:t>
      </w:r>
    </w:p>
    <w:p w:rsidR="00A0017C" w:rsidP="004A0D00" w:rsidRDefault="00A0017C" w14:paraId="1F3879A9" w14:textId="45A381C2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A0017C">
        <w:rPr>
          <w:rFonts w:ascii="Arial" w:hAnsi="Arial" w:cs="Arial"/>
          <w:sz w:val="24"/>
          <w:szCs w:val="24"/>
        </w:rPr>
        <w:t>DAVID ŠIMUNIĆ</w:t>
      </w:r>
      <w:r>
        <w:rPr>
          <w:rFonts w:ascii="Arial" w:hAnsi="Arial" w:cs="Arial"/>
          <w:sz w:val="24"/>
          <w:szCs w:val="24"/>
        </w:rPr>
        <w:t xml:space="preserve">, OIB: </w:t>
      </w:r>
      <w:r w:rsidRPr="00A0017C">
        <w:rPr>
          <w:rFonts w:ascii="Arial" w:hAnsi="Arial" w:cs="Arial"/>
          <w:sz w:val="24"/>
          <w:szCs w:val="24"/>
        </w:rPr>
        <w:t>11292277438</w:t>
      </w:r>
      <w:r>
        <w:rPr>
          <w:rFonts w:ascii="Arial" w:hAnsi="Arial" w:cs="Arial"/>
          <w:sz w:val="24"/>
          <w:szCs w:val="24"/>
        </w:rPr>
        <w:t xml:space="preserve">,  </w:t>
      </w:r>
    </w:p>
    <w:p w:rsidR="0036424C" w:rsidP="004A0D00" w:rsidRDefault="00A0017C" w14:paraId="48D152D0" w14:textId="243FFB9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A0017C">
        <w:rPr>
          <w:rFonts w:ascii="Arial" w:hAnsi="Arial" w:cs="Arial"/>
          <w:sz w:val="24"/>
          <w:szCs w:val="24"/>
        </w:rPr>
        <w:t>EAT 2DAY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A0017C">
        <w:rPr>
          <w:rFonts w:ascii="Arial" w:hAnsi="Arial" w:cs="Arial"/>
          <w:sz w:val="24"/>
          <w:szCs w:val="24"/>
        </w:rPr>
        <w:t>58860601486</w:t>
      </w:r>
      <w:r>
        <w:rPr>
          <w:rFonts w:ascii="Arial" w:hAnsi="Arial" w:cs="Arial"/>
          <w:sz w:val="24"/>
          <w:szCs w:val="24"/>
        </w:rPr>
        <w:t xml:space="preserve">, </w:t>
      </w:r>
    </w:p>
    <w:p w:rsidR="00A0017C" w:rsidP="004A0D00" w:rsidRDefault="00A0017C" w14:paraId="7C19A43C" w14:textId="1E5B00F2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A0017C">
        <w:rPr>
          <w:rFonts w:ascii="Arial" w:hAnsi="Arial" w:cs="Arial"/>
          <w:sz w:val="24"/>
          <w:szCs w:val="24"/>
        </w:rPr>
        <w:t>FINANCIJSKA AGENCIJA</w:t>
      </w:r>
      <w:r>
        <w:rPr>
          <w:rFonts w:ascii="Arial" w:hAnsi="Arial" w:cs="Arial"/>
          <w:sz w:val="24"/>
          <w:szCs w:val="24"/>
        </w:rPr>
        <w:t xml:space="preserve">, OIB: </w:t>
      </w:r>
      <w:r w:rsidRPr="00A0017C">
        <w:rPr>
          <w:rFonts w:ascii="Arial" w:hAnsi="Arial" w:cs="Arial"/>
          <w:sz w:val="24"/>
          <w:szCs w:val="24"/>
        </w:rPr>
        <w:t>85821130368</w:t>
      </w:r>
      <w:r>
        <w:rPr>
          <w:rFonts w:ascii="Arial" w:hAnsi="Arial" w:cs="Arial"/>
          <w:sz w:val="24"/>
          <w:szCs w:val="24"/>
        </w:rPr>
        <w:t>,</w:t>
      </w:r>
    </w:p>
    <w:p w:rsidR="00DB6A6E" w:rsidP="004A0D00" w:rsidRDefault="00DB6A6E" w14:paraId="34021082" w14:textId="679A37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 ZAGREB, OIB: 61817894937 – prijava tražbine od 11. svibnja 2023.,</w:t>
      </w:r>
    </w:p>
    <w:p w:rsidR="00DB6A6E" w:rsidP="004A0D00" w:rsidRDefault="00DB6A6E" w14:paraId="7165C096" w14:textId="5D7B2193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DB6A6E">
        <w:rPr>
          <w:rFonts w:ascii="Arial" w:hAnsi="Arial" w:cs="Arial"/>
          <w:sz w:val="24"/>
          <w:szCs w:val="24"/>
        </w:rPr>
        <w:t>HEP - OPSKRBA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DB6A6E">
        <w:rPr>
          <w:rFonts w:ascii="Arial" w:hAnsi="Arial" w:cs="Arial"/>
          <w:sz w:val="24"/>
          <w:szCs w:val="24"/>
        </w:rPr>
        <w:t>63073332379</w:t>
      </w:r>
      <w:r>
        <w:rPr>
          <w:rFonts w:ascii="Arial" w:hAnsi="Arial" w:cs="Arial"/>
          <w:sz w:val="24"/>
          <w:szCs w:val="24"/>
        </w:rPr>
        <w:t>,</w:t>
      </w:r>
    </w:p>
    <w:p w:rsidR="00DB6A6E" w:rsidP="004A0D00" w:rsidRDefault="00DB6A6E" w14:paraId="57C3E07D" w14:textId="26C2BA74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HEP ELEKTRA d.o.o., OIB: </w:t>
      </w:r>
      <w:r w:rsidRPr="00DB6A6E">
        <w:rPr>
          <w:rFonts w:ascii="Arial" w:hAnsi="Arial" w:cs="Arial"/>
          <w:sz w:val="24"/>
          <w:szCs w:val="24"/>
        </w:rPr>
        <w:t>43965974818</w:t>
      </w:r>
      <w:r>
        <w:rPr>
          <w:rFonts w:ascii="Arial" w:hAnsi="Arial" w:cs="Arial"/>
          <w:sz w:val="24"/>
          <w:szCs w:val="24"/>
        </w:rPr>
        <w:t>,</w:t>
      </w:r>
    </w:p>
    <w:p w:rsidR="007C5FD4" w:rsidP="004A0D00" w:rsidRDefault="004C3F91" w14:paraId="0CEF562F" w14:textId="4803F00E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HRVATKO ŠIMUNIĆ, OIB</w:t>
      </w:r>
      <w:r w:rsidR="007C5FD4">
        <w:rPr>
          <w:rFonts w:ascii="Arial" w:hAnsi="Arial" w:cs="Arial"/>
          <w:sz w:val="24"/>
          <w:szCs w:val="24"/>
        </w:rPr>
        <w:t>: 78322282830,</w:t>
      </w:r>
    </w:p>
    <w:p w:rsidR="004C3F91" w:rsidP="004A0D00" w:rsidRDefault="004C3F91" w14:paraId="414B586E" w14:textId="1C4293A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HRVATSKE VODE, OIB:</w:t>
      </w:r>
      <w:r w:rsidRPr="004C3F91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4C3F91">
        <w:rPr>
          <w:rFonts w:ascii="Arial" w:hAnsi="Arial" w:cs="Arial"/>
          <w:sz w:val="24"/>
          <w:szCs w:val="24"/>
        </w:rPr>
        <w:t>28921383001</w:t>
      </w:r>
      <w:r>
        <w:rPr>
          <w:rFonts w:ascii="Arial" w:hAnsi="Arial" w:cs="Arial"/>
          <w:sz w:val="24"/>
          <w:szCs w:val="24"/>
        </w:rPr>
        <w:t>,</w:t>
      </w:r>
    </w:p>
    <w:p w:rsidR="00DB6A6E" w:rsidP="004A0D00" w:rsidRDefault="004C3F91" w14:paraId="5F79C4AE" w14:textId="38FB1F4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C3F91">
        <w:rPr>
          <w:rFonts w:ascii="Arial" w:hAnsi="Arial" w:cs="Arial"/>
          <w:sz w:val="24"/>
          <w:szCs w:val="24"/>
        </w:rPr>
        <w:t>HRVATSKI ZAVOD ZA ZAPOŠLJAVANJE</w:t>
      </w:r>
      <w:r>
        <w:rPr>
          <w:rFonts w:ascii="Arial" w:hAnsi="Arial" w:cs="Arial"/>
          <w:sz w:val="24"/>
          <w:szCs w:val="24"/>
        </w:rPr>
        <w:t>, OIB: 91547293790,</w:t>
      </w:r>
    </w:p>
    <w:p w:rsidR="0031160D" w:rsidP="004A0D00" w:rsidRDefault="0031160D" w14:paraId="736FB35E" w14:textId="34DF2E4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1160D">
        <w:rPr>
          <w:rFonts w:ascii="Arial" w:hAnsi="Arial" w:cs="Arial"/>
          <w:sz w:val="24"/>
          <w:szCs w:val="24"/>
        </w:rPr>
        <w:t>HRVATSKO DRUŠTVO SKLADATELJA</w:t>
      </w:r>
      <w:r>
        <w:rPr>
          <w:rFonts w:ascii="Arial" w:hAnsi="Arial" w:cs="Arial"/>
          <w:sz w:val="24"/>
          <w:szCs w:val="24"/>
        </w:rPr>
        <w:t xml:space="preserve">, OIB: </w:t>
      </w:r>
      <w:r w:rsidRPr="0031160D">
        <w:rPr>
          <w:rFonts w:ascii="Arial" w:hAnsi="Arial" w:cs="Arial"/>
          <w:sz w:val="24"/>
          <w:szCs w:val="24"/>
        </w:rPr>
        <w:t>56668956985</w:t>
      </w:r>
      <w:r>
        <w:rPr>
          <w:rFonts w:ascii="Arial" w:hAnsi="Arial" w:cs="Arial"/>
          <w:sz w:val="24"/>
          <w:szCs w:val="24"/>
        </w:rPr>
        <w:t>,</w:t>
      </w:r>
    </w:p>
    <w:p w:rsidR="00AD14DE" w:rsidP="004A0D00" w:rsidRDefault="00AD14DE" w14:paraId="4AA14EDF" w14:textId="180D60C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LAURA ŠIMUNIĆ, OIB: 50663347891</w:t>
      </w:r>
      <w:r w:rsidR="006759DB">
        <w:rPr>
          <w:rFonts w:ascii="Arial" w:hAnsi="Arial" w:cs="Arial"/>
          <w:sz w:val="24"/>
          <w:szCs w:val="24"/>
        </w:rPr>
        <w:t>,</w:t>
      </w:r>
    </w:p>
    <w:p w:rsidR="006759DB" w:rsidP="004A0D00" w:rsidRDefault="006759DB" w14:paraId="02086B6A" w14:textId="52D2674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MAJA ŠIMUNIĆ, OIB: </w:t>
      </w:r>
      <w:r w:rsidRPr="006759DB">
        <w:rPr>
          <w:rFonts w:ascii="Arial" w:hAnsi="Arial" w:cs="Arial"/>
          <w:sz w:val="24"/>
          <w:szCs w:val="24"/>
        </w:rPr>
        <w:t>69492288004</w:t>
      </w:r>
      <w:r w:rsidR="0098657C">
        <w:rPr>
          <w:rFonts w:ascii="Arial" w:hAnsi="Arial" w:cs="Arial"/>
          <w:sz w:val="24"/>
          <w:szCs w:val="24"/>
        </w:rPr>
        <w:t>,</w:t>
      </w:r>
    </w:p>
    <w:p w:rsidR="0098657C" w:rsidP="004A0D00" w:rsidRDefault="0098657C" w14:paraId="7F9A0583" w14:textId="4EA377C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HRVATSKA, MINISTARSTVO FINANCIJA, POREZNE UPRAVA, OIB:</w:t>
      </w:r>
      <w:r w:rsidRPr="0098657C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98657C">
        <w:rPr>
          <w:rFonts w:ascii="Arial" w:hAnsi="Arial" w:cs="Arial"/>
          <w:sz w:val="24"/>
          <w:szCs w:val="24"/>
        </w:rPr>
        <w:t>18683136487</w:t>
      </w:r>
      <w:r>
        <w:rPr>
          <w:rFonts w:ascii="Arial" w:hAnsi="Arial" w:cs="Arial"/>
          <w:sz w:val="24"/>
          <w:szCs w:val="24"/>
        </w:rPr>
        <w:t xml:space="preserve"> – dvije prijave,</w:t>
      </w:r>
    </w:p>
    <w:p w:rsidR="0098657C" w:rsidP="004A0D00" w:rsidRDefault="0098657C" w14:paraId="6EFBD83C" w14:textId="76642230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8657C">
        <w:rPr>
          <w:rFonts w:ascii="Arial" w:hAnsi="Arial" w:cs="Arial"/>
          <w:sz w:val="24"/>
          <w:szCs w:val="24"/>
        </w:rPr>
        <w:t>MINI MLJEKARA VERONIKA d.o.o</w:t>
      </w:r>
      <w:r>
        <w:rPr>
          <w:rFonts w:ascii="Arial" w:hAnsi="Arial" w:cs="Arial"/>
          <w:sz w:val="24"/>
          <w:szCs w:val="24"/>
        </w:rPr>
        <w:t xml:space="preserve">, OIB: </w:t>
      </w:r>
      <w:r w:rsidRPr="0098657C">
        <w:rPr>
          <w:rFonts w:ascii="Arial" w:hAnsi="Arial" w:cs="Arial"/>
          <w:sz w:val="24"/>
          <w:szCs w:val="24"/>
        </w:rPr>
        <w:t>45917510717</w:t>
      </w:r>
      <w:r>
        <w:rPr>
          <w:rFonts w:ascii="Arial" w:hAnsi="Arial" w:cs="Arial"/>
          <w:sz w:val="24"/>
          <w:szCs w:val="24"/>
        </w:rPr>
        <w:t>,</w:t>
      </w:r>
    </w:p>
    <w:p w:rsidR="0098657C" w:rsidP="004A0D00" w:rsidRDefault="0098657C" w14:paraId="71151551" w14:textId="2DA307A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8657C">
        <w:rPr>
          <w:rFonts w:ascii="Arial" w:hAnsi="Arial" w:cs="Arial"/>
          <w:sz w:val="24"/>
          <w:szCs w:val="24"/>
        </w:rPr>
        <w:t>MIRTA KONČEK</w:t>
      </w:r>
      <w:r>
        <w:rPr>
          <w:rFonts w:ascii="Arial" w:hAnsi="Arial" w:cs="Arial"/>
          <w:sz w:val="24"/>
          <w:szCs w:val="24"/>
        </w:rPr>
        <w:t xml:space="preserve">, OIB: </w:t>
      </w:r>
      <w:r w:rsidRPr="0098657C">
        <w:rPr>
          <w:rFonts w:ascii="Arial" w:hAnsi="Arial" w:cs="Arial"/>
          <w:sz w:val="24"/>
          <w:szCs w:val="24"/>
        </w:rPr>
        <w:t>59382662965</w:t>
      </w:r>
      <w:r>
        <w:rPr>
          <w:rFonts w:ascii="Arial" w:hAnsi="Arial" w:cs="Arial"/>
          <w:sz w:val="24"/>
          <w:szCs w:val="24"/>
        </w:rPr>
        <w:t>,</w:t>
      </w:r>
    </w:p>
    <w:p w:rsidR="0098657C" w:rsidP="004A0D00" w:rsidRDefault="0098657C" w14:paraId="78E1EAB5" w14:textId="7FEFD91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8657C">
        <w:rPr>
          <w:rFonts w:ascii="Arial" w:hAnsi="Arial" w:cs="Arial"/>
          <w:sz w:val="24"/>
          <w:szCs w:val="24"/>
        </w:rPr>
        <w:t>MOJ MODERNI KVART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98657C">
        <w:rPr>
          <w:rFonts w:ascii="Arial" w:hAnsi="Arial" w:cs="Arial"/>
          <w:sz w:val="24"/>
          <w:szCs w:val="24"/>
        </w:rPr>
        <w:t>24100671715</w:t>
      </w:r>
      <w:r>
        <w:rPr>
          <w:rFonts w:ascii="Arial" w:hAnsi="Arial" w:cs="Arial"/>
          <w:sz w:val="24"/>
          <w:szCs w:val="24"/>
        </w:rPr>
        <w:t>,</w:t>
      </w:r>
    </w:p>
    <w:p w:rsidR="0098657C" w:rsidP="004A0D00" w:rsidRDefault="0098657C" w14:paraId="4DCAC13D" w14:textId="492E7824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8657C">
        <w:rPr>
          <w:rFonts w:ascii="Arial" w:hAnsi="Arial" w:cs="Arial"/>
          <w:sz w:val="24"/>
          <w:szCs w:val="24"/>
        </w:rPr>
        <w:t>NASTAVNI ZAVOD ZA JAVNO ZDRAVSTVO DR. ANDRIJA ŠTAMPAR</w:t>
      </w:r>
      <w:r>
        <w:rPr>
          <w:rFonts w:ascii="Arial" w:hAnsi="Arial" w:cs="Arial"/>
          <w:sz w:val="24"/>
          <w:szCs w:val="24"/>
        </w:rPr>
        <w:t xml:space="preserve">, OIB: </w:t>
      </w:r>
      <w:r w:rsidRPr="0098657C">
        <w:rPr>
          <w:rFonts w:ascii="Arial" w:hAnsi="Arial" w:cs="Arial"/>
          <w:sz w:val="24"/>
          <w:szCs w:val="24"/>
        </w:rPr>
        <w:t>33392005961</w:t>
      </w:r>
      <w:r>
        <w:rPr>
          <w:rFonts w:ascii="Arial" w:hAnsi="Arial" w:cs="Arial"/>
          <w:sz w:val="24"/>
          <w:szCs w:val="24"/>
        </w:rPr>
        <w:t>,</w:t>
      </w:r>
    </w:p>
    <w:p w:rsidR="003B7068" w:rsidP="004A0D00" w:rsidRDefault="003B7068" w14:paraId="17A193A7" w14:textId="32B48AB1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7068">
        <w:rPr>
          <w:rFonts w:ascii="Arial" w:hAnsi="Arial" w:cs="Arial"/>
          <w:sz w:val="24"/>
          <w:szCs w:val="24"/>
        </w:rPr>
        <w:t>OKLJUČNA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3B7068">
        <w:rPr>
          <w:rFonts w:ascii="Arial" w:hAnsi="Arial" w:cs="Arial"/>
          <w:sz w:val="24"/>
          <w:szCs w:val="24"/>
        </w:rPr>
        <w:t>71993311692</w:t>
      </w:r>
      <w:r>
        <w:rPr>
          <w:rFonts w:ascii="Arial" w:hAnsi="Arial" w:cs="Arial"/>
          <w:sz w:val="24"/>
          <w:szCs w:val="24"/>
        </w:rPr>
        <w:t>,</w:t>
      </w:r>
    </w:p>
    <w:p w:rsidR="003B7068" w:rsidP="004A0D00" w:rsidRDefault="003B7068" w14:paraId="1C9F9F72" w14:textId="2E2C0C1F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PETAR ŠIMUNIĆ, OIB: 16853632491,</w:t>
      </w:r>
    </w:p>
    <w:p w:rsidR="003B7068" w:rsidP="004A0D00" w:rsidRDefault="003B7068" w14:paraId="10B15A3E" w14:textId="71BDDADD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7068">
        <w:rPr>
          <w:rFonts w:ascii="Arial" w:hAnsi="Arial" w:cs="Arial"/>
          <w:sz w:val="24"/>
          <w:szCs w:val="24"/>
        </w:rPr>
        <w:t>PODGRAĐE UGOSTITELJSTVO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3B7068">
        <w:rPr>
          <w:rFonts w:ascii="Arial" w:hAnsi="Arial" w:cs="Arial"/>
          <w:sz w:val="24"/>
          <w:szCs w:val="24"/>
        </w:rPr>
        <w:t>79798087788</w:t>
      </w:r>
      <w:r>
        <w:rPr>
          <w:rFonts w:ascii="Arial" w:hAnsi="Arial" w:cs="Arial"/>
          <w:sz w:val="24"/>
          <w:szCs w:val="24"/>
        </w:rPr>
        <w:t>,</w:t>
      </w:r>
    </w:p>
    <w:p w:rsidR="003B7068" w:rsidP="004A0D00" w:rsidRDefault="003B7068" w14:paraId="0CC1FC61" w14:textId="4B44528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7068">
        <w:rPr>
          <w:rFonts w:ascii="Arial" w:hAnsi="Arial" w:cs="Arial"/>
          <w:sz w:val="24"/>
          <w:szCs w:val="24"/>
        </w:rPr>
        <w:t>PRODOTTI PER GELATO K2 SRL / DANIELE TOSI</w:t>
      </w:r>
      <w:r>
        <w:rPr>
          <w:rFonts w:ascii="Arial" w:hAnsi="Arial" w:cs="Arial"/>
          <w:sz w:val="24"/>
          <w:szCs w:val="24"/>
        </w:rPr>
        <w:t>,</w:t>
      </w:r>
    </w:p>
    <w:p w:rsidR="003B7068" w:rsidP="004A0D00" w:rsidRDefault="00074063" w14:paraId="14E008CA" w14:textId="7049DBB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74063">
        <w:rPr>
          <w:rFonts w:ascii="Arial" w:hAnsi="Arial" w:cs="Arial"/>
          <w:sz w:val="24"/>
          <w:szCs w:val="24"/>
        </w:rPr>
        <w:t>SINE LINEA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074063">
        <w:rPr>
          <w:rFonts w:ascii="Arial" w:hAnsi="Arial" w:cs="Arial"/>
          <w:sz w:val="24"/>
          <w:szCs w:val="24"/>
        </w:rPr>
        <w:t>42328287903</w:t>
      </w:r>
      <w:r>
        <w:rPr>
          <w:rFonts w:ascii="Arial" w:hAnsi="Arial" w:cs="Arial"/>
          <w:sz w:val="24"/>
          <w:szCs w:val="24"/>
        </w:rPr>
        <w:t>,</w:t>
      </w:r>
    </w:p>
    <w:p w:rsidR="00074063" w:rsidP="004A0D00" w:rsidRDefault="00074063" w14:paraId="34490CBE" w14:textId="6AE58A32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74063">
        <w:rPr>
          <w:rFonts w:ascii="Arial" w:hAnsi="Arial" w:cs="Arial"/>
          <w:sz w:val="24"/>
          <w:szCs w:val="24"/>
        </w:rPr>
        <w:t>STROJOMETAL-AMAGRA d.o.o.</w:t>
      </w:r>
      <w:r>
        <w:rPr>
          <w:rFonts w:ascii="Arial" w:hAnsi="Arial" w:cs="Arial"/>
          <w:sz w:val="24"/>
          <w:szCs w:val="24"/>
        </w:rPr>
        <w:t xml:space="preserve">, OIB: </w:t>
      </w:r>
      <w:r w:rsidRPr="00074063">
        <w:rPr>
          <w:rFonts w:ascii="Arial" w:hAnsi="Arial" w:cs="Arial"/>
          <w:sz w:val="24"/>
          <w:szCs w:val="24"/>
        </w:rPr>
        <w:t>26080978565</w:t>
      </w:r>
      <w:r>
        <w:rPr>
          <w:rFonts w:ascii="Arial" w:hAnsi="Arial" w:cs="Arial"/>
          <w:sz w:val="24"/>
          <w:szCs w:val="24"/>
        </w:rPr>
        <w:t>,</w:t>
      </w:r>
    </w:p>
    <w:p w:rsidR="00074063" w:rsidP="004A0D00" w:rsidRDefault="00074063" w14:paraId="0F13D517" w14:textId="6EA4151E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074063">
        <w:rPr>
          <w:rFonts w:ascii="Arial" w:hAnsi="Arial" w:cs="Arial"/>
          <w:sz w:val="24"/>
          <w:szCs w:val="24"/>
        </w:rPr>
        <w:t>VODOOPSKRBA I ODVODNJA d.o.o.</w:t>
      </w:r>
      <w:r>
        <w:rPr>
          <w:rFonts w:ascii="Arial" w:hAnsi="Arial" w:cs="Arial"/>
          <w:sz w:val="24"/>
          <w:szCs w:val="24"/>
        </w:rPr>
        <w:t>, OIB: 83416546499,</w:t>
      </w:r>
    </w:p>
    <w:p w:rsidR="0090741A" w:rsidP="004A0D00" w:rsidRDefault="0090741A" w14:paraId="67A3B258" w14:textId="3DDC0FE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90741A">
        <w:rPr>
          <w:rFonts w:ascii="Arial" w:hAnsi="Arial" w:cs="Arial"/>
          <w:sz w:val="24"/>
          <w:szCs w:val="24"/>
        </w:rPr>
        <w:t>ZAGREBAČKI HOLDING d.o.o.</w:t>
      </w:r>
      <w:r>
        <w:rPr>
          <w:rFonts w:ascii="Arial" w:hAnsi="Arial" w:cs="Arial"/>
          <w:sz w:val="24"/>
          <w:szCs w:val="24"/>
        </w:rPr>
        <w:t>, OIB: 85584865987,</w:t>
      </w:r>
    </w:p>
    <w:p w:rsidR="0098657C" w:rsidP="004A0D00" w:rsidRDefault="0098657C" w14:paraId="226CF638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A0017C" w:rsidP="004A0D00" w:rsidRDefault="00A0017C" w14:paraId="0BBEB7C5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  <w:lang w:val="pt-BR"/>
        </w:rPr>
      </w:pPr>
    </w:p>
    <w:p w:rsidR="009101A5" w:rsidP="009101A5" w:rsidRDefault="009101A5" w14:paraId="6FFDF0DA" w14:textId="5F9445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101A5" w:rsidP="009101A5" w:rsidRDefault="0031160D" w14:paraId="7C0DDAE8" w14:textId="3FF1BE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Utvrđuje se da su vjerovnici podnijeli nepravovremene prijave tražbina:</w:t>
      </w:r>
    </w:p>
    <w:p w:rsidR="0031160D" w:rsidP="009101A5" w:rsidRDefault="0031160D" w14:paraId="38269F07" w14:textId="505EDC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IMPERO OAZE d.o.o., OIB: 28568269860, u iznosu od 1.018,98 EUR/7.677,50 kn, dana 3. lipnja 2023.</w:t>
      </w:r>
      <w:r w:rsidR="00074063">
        <w:rPr>
          <w:rFonts w:ascii="Arial" w:hAnsi="Arial" w:cs="Arial"/>
          <w:sz w:val="24"/>
          <w:szCs w:val="24"/>
        </w:rPr>
        <w:t>,</w:t>
      </w:r>
    </w:p>
    <w:p w:rsidR="00074063" w:rsidP="009101A5" w:rsidRDefault="00074063" w14:paraId="0E117FC2" w14:textId="0404C1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GRAD ZAGREB, OIB: 61817894937, u iznosu od 1.011,15 EUR/7.618,51 kn, dana 6. srpnja 2023.</w:t>
      </w:r>
    </w:p>
    <w:p w:rsidRPr="0031160D" w:rsidR="0031160D" w:rsidP="009101A5" w:rsidRDefault="0031160D" w14:paraId="38460140" w14:textId="70AAC4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101A5" w:rsidP="009101A5" w:rsidRDefault="009101A5" w14:paraId="3A93FAAE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101A5" w:rsidP="009101A5" w:rsidRDefault="0023229C" w14:paraId="5A04BD8D" w14:textId="3699B6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Utvrđuje se da je:</w:t>
      </w:r>
    </w:p>
    <w:p w:rsidRPr="0023229C" w:rsidR="0023229C" w:rsidP="009101A5" w:rsidRDefault="0023229C" w14:paraId="41F29676" w14:textId="6B42795B">
      <w:pPr>
        <w:spacing w:after="0" w:line="240" w:lineRule="auto"/>
        <w:jc w:val="both"/>
        <w:rPr>
          <w:rFonts w:ascii="Arial" w:hAnsi="Arial" w:cs="Arial"/>
          <w:i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23229C">
        <w:rPr>
          <w:rFonts w:ascii="Arial" w:hAnsi="Arial" w:cs="Arial"/>
          <w:sz w:val="24"/>
          <w:szCs w:val="24"/>
        </w:rPr>
        <w:t>OTP Leasing d.d.</w:t>
      </w:r>
      <w:r>
        <w:rPr>
          <w:rFonts w:ascii="Arial" w:hAnsi="Arial" w:cs="Arial"/>
          <w:sz w:val="24"/>
          <w:szCs w:val="24"/>
        </w:rPr>
        <w:t xml:space="preserve">, OIB: </w:t>
      </w:r>
      <w:r>
        <w:rPr>
          <w:rFonts w:ascii="Arial" w:hAnsi="Arial" w:cs="Arial"/>
          <w:sz w:val="24"/>
          <w:szCs w:val="24"/>
        </w:rPr>
        <w:tab/>
      </w:r>
      <w:r w:rsidRPr="0023229C">
        <w:rPr>
          <w:rFonts w:ascii="Arial" w:hAnsi="Arial" w:cs="Arial"/>
          <w:sz w:val="24"/>
          <w:szCs w:val="24"/>
        </w:rPr>
        <w:t>23780250353</w:t>
      </w:r>
      <w:r>
        <w:rPr>
          <w:rFonts w:ascii="Arial" w:hAnsi="Arial" w:cs="Arial"/>
          <w:sz w:val="24"/>
          <w:szCs w:val="24"/>
        </w:rPr>
        <w:t>, dostavio obavijest o izlučnom pravu</w:t>
      </w:r>
      <w:r w:rsidR="002B35A1">
        <w:rPr>
          <w:rFonts w:ascii="Arial" w:hAnsi="Arial" w:cs="Arial"/>
          <w:sz w:val="24"/>
          <w:szCs w:val="24"/>
        </w:rPr>
        <w:t xml:space="preserve"> i prijavu tražbine.</w:t>
      </w:r>
      <w:r>
        <w:rPr>
          <w:rFonts w:ascii="Arial" w:hAnsi="Arial" w:cs="Arial"/>
          <w:i/>
          <w:color w:val="FF0000"/>
          <w:sz w:val="24"/>
          <w:szCs w:val="24"/>
        </w:rPr>
        <w:t xml:space="preserve">. </w:t>
      </w:r>
    </w:p>
    <w:p w:rsidR="009101A5" w:rsidP="009101A5" w:rsidRDefault="0023229C" w14:paraId="02E8A9FC" w14:textId="11AF41DA">
      <w:pPr>
        <w:spacing w:after="0" w:line="240" w:lineRule="auto"/>
        <w:jc w:val="both"/>
        <w:rPr>
          <w:rFonts w:ascii="Arial" w:hAnsi="Arial" w:cs="Arial"/>
          <w:i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JAMNICA PLUS d.o.o., OIB: 02233362849,  </w:t>
      </w:r>
      <w:r w:rsidRPr="0023229C">
        <w:rPr>
          <w:rFonts w:ascii="Arial" w:hAnsi="Arial" w:cs="Arial"/>
          <w:sz w:val="24"/>
          <w:szCs w:val="24"/>
        </w:rPr>
        <w:t>dostavio obavijest o izlučnom pravu</w:t>
      </w:r>
      <w:r w:rsidR="002B35A1">
        <w:rPr>
          <w:rFonts w:ascii="Arial" w:hAnsi="Arial" w:cs="Arial"/>
          <w:sz w:val="24"/>
          <w:szCs w:val="24"/>
        </w:rPr>
        <w:t>.</w:t>
      </w:r>
    </w:p>
    <w:p w:rsidR="00A35E9E" w:rsidP="009101A5" w:rsidRDefault="00A35E9E" w14:paraId="35A947F1" w14:textId="77777777">
      <w:pPr>
        <w:spacing w:after="0" w:line="240" w:lineRule="auto"/>
        <w:jc w:val="both"/>
        <w:rPr>
          <w:rFonts w:ascii="Arial" w:hAnsi="Arial" w:cs="Arial"/>
          <w:i/>
          <w:color w:val="FF0000"/>
          <w:sz w:val="24"/>
          <w:szCs w:val="24"/>
        </w:rPr>
      </w:pPr>
    </w:p>
    <w:p w:rsidR="00A35E9E" w:rsidP="00A35E9E" w:rsidRDefault="00A35E9E" w14:paraId="253F61E1" w14:textId="485F0A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35E9E">
        <w:rPr>
          <w:rFonts w:ascii="Arial" w:hAnsi="Arial" w:cs="Arial"/>
          <w:sz w:val="24"/>
          <w:szCs w:val="24"/>
        </w:rPr>
        <w:t>Tražbine prijavljene u propisanom roku smatraju se utvrđenima ako ih nije osporio dužnik, povjerenik ili vjerovnik (čl. 47. SZ-a).</w:t>
      </w:r>
    </w:p>
    <w:p w:rsidR="00A35E9E" w:rsidP="00A35E9E" w:rsidRDefault="00A35E9E" w14:paraId="73F311C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35E9E" w:rsidP="00A35E9E" w:rsidRDefault="00A35E9E" w14:paraId="4EFD42FA" w14:textId="08537A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35E9E">
        <w:rPr>
          <w:rFonts w:ascii="Arial" w:hAnsi="Arial" w:cs="Arial"/>
          <w:sz w:val="24"/>
          <w:szCs w:val="24"/>
        </w:rPr>
        <w:t>Utvrđuje se da vjerovnici nisu osporili prijavljene tražbine drugih vjerovnika u skladu s odredbama čl. 42 SZ-a.</w:t>
      </w:r>
    </w:p>
    <w:p w:rsidR="004D1DB9" w:rsidP="00A35E9E" w:rsidRDefault="004D1DB9" w14:paraId="058C706F" w14:textId="77C1F4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D1DB9" w:rsidP="00A35E9E" w:rsidRDefault="004D1DB9" w14:paraId="66D5F8A1" w14:textId="59B122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Zastupnica RH, MF, Porezne uprave navodi kako je Republika Hrvatska, Ministarstvo financija, Porezna uprava podnijela prijavu tražbine u iznosu od 5.146,71 EUR/38.777,88 kn pod rednim brojem 26. tablice FINE. Nadalje navodi kako je Republika Hrvatska podnijela tri prijave tražbina u sveukupnom iznosu od 16.654,56 EUR/125.483,79 kuna, te ta prijava tražbine evidentirana je u tablici FINE pod rednim brojem 37. </w:t>
      </w:r>
      <w:r w:rsidR="00543BB1">
        <w:rPr>
          <w:rFonts w:ascii="Arial" w:hAnsi="Arial" w:cs="Arial"/>
          <w:sz w:val="24"/>
          <w:szCs w:val="24"/>
        </w:rPr>
        <w:t xml:space="preserve">Dodaje kako je Ministarstvo financija, Porezna uprava prijavila i razlučno pravo. </w:t>
      </w:r>
    </w:p>
    <w:p w:rsidR="00A35E9E" w:rsidP="00A35E9E" w:rsidRDefault="00A35E9E" w14:paraId="612D298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35E9E" w:rsidP="00A35E9E" w:rsidRDefault="00A35E9E" w14:paraId="1C9F293D" w14:textId="73C5EBC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Prelazi se na raspravljanje o osporenim tražbinama</w:t>
      </w:r>
    </w:p>
    <w:p w:rsidR="00A35E9E" w:rsidP="00A35E9E" w:rsidRDefault="00A35E9E" w14:paraId="680570EE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35E9E" w:rsidR="00A35E9E" w:rsidP="00A35E9E" w:rsidRDefault="00A35E9E" w14:paraId="466B6139" w14:textId="4641118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E9E">
        <w:rPr>
          <w:rFonts w:ascii="Arial" w:hAnsi="Arial" w:cs="Arial"/>
          <w:sz w:val="24"/>
          <w:szCs w:val="24"/>
        </w:rPr>
        <w:t xml:space="preserve">Tražbinu vjerovnika </w:t>
      </w:r>
      <w:r>
        <w:rPr>
          <w:rFonts w:ascii="Arial" w:hAnsi="Arial" w:cs="Arial"/>
          <w:sz w:val="24"/>
          <w:szCs w:val="24"/>
        </w:rPr>
        <w:t xml:space="preserve">Hrvatka Šimunića iz Zagreba, </w:t>
      </w:r>
      <w:r w:rsidRPr="00A35E9E">
        <w:rPr>
          <w:rFonts w:ascii="Arial" w:hAnsi="Arial" w:cs="Arial"/>
          <w:sz w:val="24"/>
          <w:szCs w:val="24"/>
        </w:rPr>
        <w:t>Ulica Pavla Radića 19</w:t>
      </w:r>
      <w:r>
        <w:rPr>
          <w:rFonts w:ascii="Arial" w:hAnsi="Arial" w:cs="Arial"/>
          <w:sz w:val="24"/>
          <w:szCs w:val="24"/>
        </w:rPr>
        <w:t xml:space="preserve">, OIB: </w:t>
      </w:r>
      <w:r w:rsidRPr="00A35E9E">
        <w:rPr>
          <w:rFonts w:ascii="Arial" w:hAnsi="Arial" w:cs="Arial"/>
          <w:sz w:val="24"/>
          <w:szCs w:val="24"/>
        </w:rPr>
        <w:t>78322282830, u</w:t>
      </w:r>
      <w:r>
        <w:rPr>
          <w:rFonts w:ascii="Arial" w:hAnsi="Arial" w:cs="Arial"/>
          <w:sz w:val="24"/>
          <w:szCs w:val="24"/>
        </w:rPr>
        <w:t xml:space="preserve"> dijelu za iznos</w:t>
      </w:r>
      <w:r w:rsidRPr="00A35E9E">
        <w:rPr>
          <w:rFonts w:ascii="Arial" w:hAnsi="Arial" w:cs="Arial"/>
          <w:sz w:val="24"/>
          <w:szCs w:val="24"/>
        </w:rPr>
        <w:t xml:space="preserve"> od 11.505,33 EUR/86.686,91 kn</w:t>
      </w:r>
      <w:r>
        <w:rPr>
          <w:rFonts w:ascii="Arial" w:hAnsi="Arial" w:cs="Arial"/>
          <w:sz w:val="24"/>
          <w:szCs w:val="24"/>
        </w:rPr>
        <w:t>, o</w:t>
      </w:r>
      <w:r w:rsidRPr="00A35E9E">
        <w:rPr>
          <w:rFonts w:ascii="Arial" w:hAnsi="Arial" w:cs="Arial"/>
          <w:sz w:val="24"/>
          <w:szCs w:val="24"/>
        </w:rPr>
        <w:t>sporio</w:t>
      </w:r>
      <w:r>
        <w:rPr>
          <w:rFonts w:ascii="Arial" w:hAnsi="Arial" w:cs="Arial"/>
          <w:sz w:val="24"/>
          <w:szCs w:val="24"/>
        </w:rPr>
        <w:t xml:space="preserve"> je</w:t>
      </w:r>
      <w:r w:rsidRPr="00A35E9E">
        <w:rPr>
          <w:rFonts w:ascii="Arial" w:hAnsi="Arial" w:cs="Arial"/>
          <w:sz w:val="24"/>
          <w:szCs w:val="24"/>
        </w:rPr>
        <w:t xml:space="preserve">   povjerenik</w:t>
      </w:r>
      <w:r>
        <w:rPr>
          <w:rFonts w:ascii="Arial" w:hAnsi="Arial" w:cs="Arial"/>
          <w:sz w:val="24"/>
          <w:szCs w:val="24"/>
        </w:rPr>
        <w:t xml:space="preserve">, a kao razlog osporavanja naveo je kako je </w:t>
      </w:r>
      <w:r w:rsidRPr="00A35E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A35E9E">
        <w:rPr>
          <w:rFonts w:ascii="Arial" w:hAnsi="Arial" w:cs="Arial"/>
          <w:sz w:val="24"/>
          <w:szCs w:val="24"/>
        </w:rPr>
        <w:t xml:space="preserve">znos od 929,06 EUR / 7.000,00 kn u </w:t>
      </w:r>
      <w:r>
        <w:rPr>
          <w:rFonts w:ascii="Arial" w:hAnsi="Arial" w:cs="Arial"/>
          <w:sz w:val="24"/>
          <w:szCs w:val="24"/>
        </w:rPr>
        <w:t xml:space="preserve">knjigovodstvu dužnika knjižen </w:t>
      </w:r>
      <w:r w:rsidRPr="00A35E9E">
        <w:rPr>
          <w:rFonts w:ascii="Arial" w:hAnsi="Arial" w:cs="Arial"/>
          <w:sz w:val="24"/>
          <w:szCs w:val="24"/>
        </w:rPr>
        <w:t xml:space="preserve"> 19.04.2022. kao uplata pozajmice vjerovnika, a na bankovnom izvatku uplatitelj je Snježana Josić.</w:t>
      </w:r>
      <w:r w:rsidR="00AF3CDC">
        <w:rPr>
          <w:rFonts w:ascii="Arial" w:hAnsi="Arial" w:cs="Arial"/>
          <w:sz w:val="24"/>
          <w:szCs w:val="24"/>
        </w:rPr>
        <w:t xml:space="preserve"> Nadalje, i</w:t>
      </w:r>
      <w:r w:rsidRPr="00A35E9E">
        <w:rPr>
          <w:rFonts w:ascii="Arial" w:hAnsi="Arial" w:cs="Arial"/>
          <w:sz w:val="24"/>
          <w:szCs w:val="24"/>
        </w:rPr>
        <w:t>znos od 10.576,27 EUR / 79.686,91 kn u knjigovodstvu dužnika knjižen je 08.05.2023. kao pozajmicu vjerovnika iako nema uplate, a datum je nakon otvaranja postupka.</w:t>
      </w:r>
    </w:p>
    <w:p w:rsidRPr="0003401C" w:rsidR="00A35E9E" w:rsidP="00A35E9E" w:rsidRDefault="00A35E9E" w14:paraId="207D9AB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401C">
        <w:rPr>
          <w:rFonts w:ascii="Arial" w:hAnsi="Arial" w:cs="Arial"/>
          <w:sz w:val="24"/>
          <w:szCs w:val="24"/>
        </w:rPr>
        <w:t xml:space="preserve">Vjerovnik ne raspolaže ovršnom ispravom.  </w:t>
      </w:r>
    </w:p>
    <w:p w:rsidRPr="00A35E9E" w:rsidR="00A35E9E" w:rsidP="00A35E9E" w:rsidRDefault="00AF3CDC" w14:paraId="33CA5259" w14:textId="1287A6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Povjerenik</w:t>
      </w:r>
      <w:r w:rsidRPr="00A35E9E" w:rsidR="00A35E9E">
        <w:rPr>
          <w:rFonts w:ascii="Arial" w:hAnsi="Arial" w:cs="Arial"/>
          <w:sz w:val="24"/>
          <w:szCs w:val="24"/>
        </w:rPr>
        <w:t xml:space="preserve"> navodi da ustraje kod osporavanja u cijelosti</w:t>
      </w:r>
      <w:r>
        <w:rPr>
          <w:rFonts w:ascii="Arial" w:hAnsi="Arial" w:cs="Arial"/>
          <w:sz w:val="24"/>
          <w:szCs w:val="24"/>
        </w:rPr>
        <w:t>.</w:t>
      </w:r>
    </w:p>
    <w:p w:rsidRPr="00A35E9E" w:rsidR="00A35E9E" w:rsidP="009101A5" w:rsidRDefault="00A35E9E" w14:paraId="3A39C04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F3CDC" w:rsidR="00A35E9E" w:rsidP="00AF3CDC" w:rsidRDefault="00AF3CDC" w14:paraId="0AB40B2C" w14:textId="362F7A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3CDC">
        <w:rPr>
          <w:rFonts w:ascii="Arial" w:hAnsi="Arial" w:cs="Arial"/>
          <w:sz w:val="24"/>
          <w:szCs w:val="24"/>
        </w:rPr>
        <w:t>Tražbinu vjerovnika HRVATSKI ZAVOD ZA ZAPOŠLJAVANJE, OIB: 91547293790, u iznos</w:t>
      </w:r>
      <w:r>
        <w:rPr>
          <w:rFonts w:ascii="Arial" w:hAnsi="Arial" w:cs="Arial"/>
          <w:sz w:val="24"/>
          <w:szCs w:val="24"/>
        </w:rPr>
        <w:t>u</w:t>
      </w:r>
      <w:r w:rsidRPr="00AF3CDC">
        <w:rPr>
          <w:rFonts w:ascii="Arial" w:hAnsi="Arial" w:cs="Arial"/>
          <w:sz w:val="24"/>
          <w:szCs w:val="24"/>
        </w:rPr>
        <w:t xml:space="preserve"> od 6.342,64 EUR/47.788,62 kn</w:t>
      </w:r>
      <w:r>
        <w:rPr>
          <w:rFonts w:ascii="Arial" w:hAnsi="Arial" w:cs="Arial"/>
          <w:sz w:val="24"/>
          <w:szCs w:val="24"/>
        </w:rPr>
        <w:t>, o</w:t>
      </w:r>
      <w:r w:rsidRPr="00AF3CDC">
        <w:rPr>
          <w:rFonts w:ascii="Arial" w:hAnsi="Arial" w:cs="Arial"/>
          <w:sz w:val="24"/>
          <w:szCs w:val="24"/>
        </w:rPr>
        <w:t>sporio</w:t>
      </w:r>
      <w:r>
        <w:rPr>
          <w:rFonts w:ascii="Arial" w:hAnsi="Arial" w:cs="Arial"/>
          <w:sz w:val="24"/>
          <w:szCs w:val="24"/>
        </w:rPr>
        <w:t xml:space="preserve"> je</w:t>
      </w:r>
      <w:r w:rsidRPr="00AF3CDC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 xml:space="preserve">užnik. Kao razlog osporavanja naveo je da </w:t>
      </w:r>
      <w:r w:rsidRPr="00AF3CDC">
        <w:rPr>
          <w:rFonts w:ascii="Arial" w:hAnsi="Arial" w:cs="Arial"/>
          <w:sz w:val="24"/>
          <w:szCs w:val="24"/>
        </w:rPr>
        <w:t>dužnik nema evidentiranu obvezu u svojim poslovnim knjigama</w:t>
      </w:r>
      <w:r>
        <w:rPr>
          <w:rFonts w:ascii="Arial" w:hAnsi="Arial" w:cs="Arial"/>
          <w:sz w:val="24"/>
          <w:szCs w:val="24"/>
        </w:rPr>
        <w:t>.</w:t>
      </w:r>
    </w:p>
    <w:p w:rsidRPr="00651819" w:rsidR="00AF3CDC" w:rsidP="00AF3CDC" w:rsidRDefault="00AF3CDC" w14:paraId="41DF0F3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1819">
        <w:rPr>
          <w:rFonts w:ascii="Arial" w:hAnsi="Arial" w:cs="Arial"/>
          <w:sz w:val="24"/>
          <w:szCs w:val="24"/>
        </w:rPr>
        <w:t xml:space="preserve">Vjerovnik ne raspolaže ovršnom ispravom.  </w:t>
      </w:r>
    </w:p>
    <w:p w:rsidR="00A35E9E" w:rsidP="00AF3CDC" w:rsidRDefault="00AF3CDC" w14:paraId="0C345A28" w14:textId="78C0FD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1819">
        <w:rPr>
          <w:rFonts w:ascii="Arial" w:hAnsi="Arial" w:cs="Arial"/>
          <w:sz w:val="24"/>
          <w:szCs w:val="24"/>
        </w:rPr>
        <w:t xml:space="preserve">Dužnik navodi kako ustraje kod osporavanja </w:t>
      </w:r>
      <w:r w:rsidRPr="00A35E9E">
        <w:rPr>
          <w:rFonts w:ascii="Arial" w:hAnsi="Arial" w:cs="Arial"/>
          <w:sz w:val="24"/>
          <w:szCs w:val="24"/>
        </w:rPr>
        <w:t>u cijelosti</w:t>
      </w:r>
      <w:r>
        <w:rPr>
          <w:rFonts w:ascii="Arial" w:hAnsi="Arial" w:cs="Arial"/>
          <w:sz w:val="24"/>
          <w:szCs w:val="24"/>
        </w:rPr>
        <w:t>.</w:t>
      </w:r>
    </w:p>
    <w:p w:rsidR="00AF3CDC" w:rsidP="00AF3CDC" w:rsidRDefault="00AF3CDC" w14:paraId="1ED3697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2264F" w:rsidR="00AF3CDC" w:rsidP="00AF3CDC" w:rsidRDefault="00AF3CDC" w14:paraId="40651BC0" w14:textId="282B95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3CDC">
        <w:rPr>
          <w:rFonts w:ascii="Arial" w:hAnsi="Arial" w:cs="Arial"/>
          <w:sz w:val="24"/>
          <w:szCs w:val="24"/>
        </w:rPr>
        <w:t>Tražbinu vjerovnika HRVATSKO DRUŠTVO SKLADATELJA, OIB: 56668956985, u</w:t>
      </w:r>
      <w:r>
        <w:rPr>
          <w:rFonts w:ascii="Arial" w:hAnsi="Arial" w:cs="Arial"/>
          <w:sz w:val="24"/>
          <w:szCs w:val="24"/>
        </w:rPr>
        <w:t xml:space="preserve"> dijelu za</w:t>
      </w:r>
      <w:r w:rsidRPr="00AF3CDC">
        <w:rPr>
          <w:rFonts w:ascii="Arial" w:hAnsi="Arial" w:cs="Arial"/>
          <w:sz w:val="24"/>
          <w:szCs w:val="24"/>
        </w:rPr>
        <w:t xml:space="preserve"> iznos od 121,31 EUR/914,01 kn</w:t>
      </w:r>
      <w:r>
        <w:rPr>
          <w:rFonts w:ascii="Arial" w:hAnsi="Arial" w:cs="Arial"/>
          <w:sz w:val="24"/>
          <w:szCs w:val="24"/>
        </w:rPr>
        <w:t>, o</w:t>
      </w:r>
      <w:r w:rsidRPr="00AF3CDC">
        <w:rPr>
          <w:rFonts w:ascii="Arial" w:hAnsi="Arial" w:cs="Arial"/>
          <w:sz w:val="24"/>
          <w:szCs w:val="24"/>
        </w:rPr>
        <w:t>sporio</w:t>
      </w:r>
      <w:r>
        <w:rPr>
          <w:rFonts w:ascii="Arial" w:hAnsi="Arial" w:cs="Arial"/>
          <w:sz w:val="24"/>
          <w:szCs w:val="24"/>
        </w:rPr>
        <w:t xml:space="preserve"> je</w:t>
      </w:r>
      <w:r w:rsidRPr="00AF3CDC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 xml:space="preserve">užnik. Kao razlog osporavanja naveo je da se osporavani iznos odnosi </w:t>
      </w:r>
      <w:r w:rsidRPr="00AF3CDC">
        <w:rPr>
          <w:rFonts w:ascii="Arial" w:hAnsi="Arial" w:cs="Arial"/>
          <w:sz w:val="24"/>
          <w:szCs w:val="24"/>
        </w:rPr>
        <w:t xml:space="preserve"> na razdoblje od 01.01. do 28.04.2023., za koje razdoblje dužnik </w:t>
      </w:r>
      <w:r w:rsidRPr="0072264F">
        <w:rPr>
          <w:rFonts w:ascii="Arial" w:hAnsi="Arial" w:cs="Arial"/>
          <w:sz w:val="24"/>
          <w:szCs w:val="24"/>
        </w:rPr>
        <w:t>nije imao sklopljen ugovor i nije dobivao račune.</w:t>
      </w:r>
    </w:p>
    <w:p w:rsidRPr="0072264F" w:rsidR="00AF3CDC" w:rsidP="00AF3CDC" w:rsidRDefault="00AF3CDC" w14:paraId="01E66B3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264F">
        <w:rPr>
          <w:rFonts w:ascii="Arial" w:hAnsi="Arial" w:cs="Arial"/>
          <w:sz w:val="24"/>
          <w:szCs w:val="24"/>
        </w:rPr>
        <w:t xml:space="preserve">Vjerovnik ne raspolaže ovršnom ispravom.  </w:t>
      </w:r>
    </w:p>
    <w:p w:rsidR="00AF3CDC" w:rsidP="00AF3CDC" w:rsidRDefault="00AF3CDC" w14:paraId="2F82F033" w14:textId="14C95A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Dužnik</w:t>
      </w:r>
      <w:r w:rsidRPr="00A35E9E">
        <w:rPr>
          <w:rFonts w:ascii="Arial" w:hAnsi="Arial" w:cs="Arial"/>
          <w:sz w:val="24"/>
          <w:szCs w:val="24"/>
        </w:rPr>
        <w:t xml:space="preserve"> navodi </w:t>
      </w:r>
      <w:r>
        <w:rPr>
          <w:rFonts w:ascii="Arial" w:hAnsi="Arial" w:cs="Arial"/>
          <w:sz w:val="24"/>
          <w:szCs w:val="24"/>
        </w:rPr>
        <w:t>kako</w:t>
      </w:r>
      <w:r w:rsidRPr="00A35E9E">
        <w:rPr>
          <w:rFonts w:ascii="Arial" w:hAnsi="Arial" w:cs="Arial"/>
          <w:sz w:val="24"/>
          <w:szCs w:val="24"/>
        </w:rPr>
        <w:t xml:space="preserve"> ustraje kod osporavanja u cijelosti</w:t>
      </w:r>
      <w:r>
        <w:rPr>
          <w:rFonts w:ascii="Arial" w:hAnsi="Arial" w:cs="Arial"/>
          <w:sz w:val="24"/>
          <w:szCs w:val="24"/>
        </w:rPr>
        <w:t>.</w:t>
      </w:r>
    </w:p>
    <w:p w:rsidR="00C25A35" w:rsidP="00AF3CDC" w:rsidRDefault="00C25A35" w14:paraId="0B964367" w14:textId="1EA476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3CDC" w:rsidP="00AF3CDC" w:rsidRDefault="00AF3CDC" w14:paraId="3D2AACB7" w14:textId="6E2EFD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25A35" w:rsidR="00543BB1" w:rsidP="00AF3CDC" w:rsidRDefault="00AF3CDC" w14:paraId="093CAB11" w14:textId="2508C0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5A35">
        <w:rPr>
          <w:rFonts w:ascii="Arial" w:hAnsi="Arial" w:cs="Arial"/>
          <w:sz w:val="24"/>
          <w:szCs w:val="24"/>
        </w:rPr>
        <w:t xml:space="preserve">Poziva se dužnik precizirati osporava li tražbinu vjerovnika Republike Hrvatske u iznosu od 8.390,66 EUR/63.219,43 kn. Naime, dužnik je prilikom očitovanja o navedenoj prijave tražbine istaknuo kako osporava tražbinu spomenutog vjerovnika u iznosu od 8.390,66 EUR/63.219,43 kn te je pri tome konstatirao da navedenu tražbinu priznaje u cijelosti. </w:t>
      </w:r>
      <w:r w:rsidR="00543BB1">
        <w:rPr>
          <w:rFonts w:ascii="Arial" w:hAnsi="Arial" w:cs="Arial"/>
          <w:sz w:val="24"/>
          <w:szCs w:val="24"/>
        </w:rPr>
        <w:t xml:space="preserve">Dužnik navodi kako ustraje kod osporavanja iznosa od 8.390,66 EUR/63.2198,43 kn, te ističe da je taj iznos dužnik platio vjerovniku. </w:t>
      </w:r>
    </w:p>
    <w:p w:rsidR="00AF3CDC" w:rsidP="00AF3CDC" w:rsidRDefault="00AF3CDC" w14:paraId="7654F1BF" w14:textId="11285A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5A35">
        <w:rPr>
          <w:rFonts w:ascii="Arial" w:hAnsi="Arial" w:cs="Arial"/>
          <w:sz w:val="24"/>
          <w:szCs w:val="24"/>
        </w:rPr>
        <w:t>Vjerovnik raspolaže sa ovršnom ispravom.</w:t>
      </w:r>
    </w:p>
    <w:p w:rsidR="00AF3CDC" w:rsidP="00AF3CDC" w:rsidRDefault="00AF3CDC" w14:paraId="2F0A35B8" w14:textId="5BDFD7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02F7" w:rsidP="00AF3CDC" w:rsidRDefault="00CC02F7" w14:paraId="3552182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C02F7" w:rsidR="005A1E67" w:rsidP="005A1E67" w:rsidRDefault="005A1E67" w14:paraId="6BDFCF18" w14:textId="66BCCE2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A1E67">
        <w:rPr>
          <w:rFonts w:ascii="Arial" w:hAnsi="Arial" w:cs="Arial"/>
          <w:sz w:val="24"/>
          <w:szCs w:val="24"/>
        </w:rPr>
        <w:t xml:space="preserve">Tražbinu vjerovnika VODOOPSKRBA I ODVODNJA d.o.o., OIB: 83416546499, u iznosu od </w:t>
      </w:r>
      <w:r>
        <w:rPr>
          <w:rFonts w:ascii="Arial" w:hAnsi="Arial" w:cs="Arial"/>
          <w:sz w:val="24"/>
          <w:szCs w:val="24"/>
        </w:rPr>
        <w:t>22.901,81 EUR/172.553,68 kn</w:t>
      </w:r>
      <w:r w:rsidRPr="005A1E67">
        <w:rPr>
          <w:rFonts w:ascii="Arial" w:hAnsi="Arial" w:cs="Arial"/>
          <w:sz w:val="24"/>
          <w:szCs w:val="24"/>
        </w:rPr>
        <w:t xml:space="preserve">, osporio je </w:t>
      </w:r>
      <w:r w:rsidRPr="00CC02F7">
        <w:rPr>
          <w:rFonts w:ascii="Arial" w:hAnsi="Arial" w:cs="Arial"/>
          <w:sz w:val="24"/>
          <w:szCs w:val="24"/>
        </w:rPr>
        <w:t>dužnik. Kao razlog osporavanja naveo je kako dužnik nema evidentiranu obvezu u svojim poslovnim knjigama.</w:t>
      </w:r>
    </w:p>
    <w:p w:rsidRPr="00CC02F7" w:rsidR="005A1E67" w:rsidP="005A1E67" w:rsidRDefault="005A1E67" w14:paraId="0418B333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2F7">
        <w:rPr>
          <w:rFonts w:ascii="Arial" w:hAnsi="Arial" w:cs="Arial"/>
          <w:sz w:val="24"/>
          <w:szCs w:val="24"/>
        </w:rPr>
        <w:t xml:space="preserve">Vjerovnik ne raspolaže ovršnom ispravom.  </w:t>
      </w:r>
    </w:p>
    <w:p w:rsidR="005A1E67" w:rsidP="005A1E67" w:rsidRDefault="005A1E67" w14:paraId="2C71B403" w14:textId="743C945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A1E67">
        <w:rPr>
          <w:rFonts w:ascii="Arial" w:hAnsi="Arial" w:cs="Arial"/>
          <w:sz w:val="24"/>
          <w:szCs w:val="24"/>
        </w:rPr>
        <w:t>Dužnik navodi kako ustraje kod osporavanja u cijelosti</w:t>
      </w:r>
      <w:r>
        <w:rPr>
          <w:rFonts w:ascii="Arial" w:hAnsi="Arial" w:cs="Arial"/>
          <w:sz w:val="24"/>
          <w:szCs w:val="24"/>
        </w:rPr>
        <w:t>.</w:t>
      </w:r>
    </w:p>
    <w:p w:rsidR="00E93DF6" w:rsidP="005A1E67" w:rsidRDefault="004964CC" w14:paraId="23198DC7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2F7">
        <w:rPr>
          <w:rFonts w:ascii="Arial" w:hAnsi="Arial" w:cs="Arial"/>
          <w:sz w:val="24"/>
          <w:szCs w:val="24"/>
        </w:rPr>
        <w:t xml:space="preserve">Dužnik osporava tražbinu vjerovnika  OTP Leasing d.d., OIB: 23780250353, u iznosu od </w:t>
      </w:r>
      <w:r w:rsidR="00CC02F7">
        <w:rPr>
          <w:rFonts w:ascii="Arial" w:hAnsi="Arial" w:cs="Arial"/>
          <w:sz w:val="24"/>
          <w:szCs w:val="24"/>
        </w:rPr>
        <w:t>3</w:t>
      </w:r>
      <w:r w:rsidRPr="00CC02F7">
        <w:rPr>
          <w:rFonts w:ascii="Arial" w:hAnsi="Arial" w:cs="Arial"/>
          <w:sz w:val="24"/>
          <w:szCs w:val="24"/>
        </w:rPr>
        <w:t xml:space="preserve">.662,68 EUR/27.596,46 kn. Kao razlog osporavanja navodi kako je navedeni vjerovnik prijavio izlučno pravo. </w:t>
      </w:r>
    </w:p>
    <w:p w:rsidRPr="00CC02F7" w:rsidR="004964CC" w:rsidP="005A1E67" w:rsidRDefault="004964CC" w14:paraId="0888F39C" w14:textId="4354B11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2F7">
        <w:rPr>
          <w:rFonts w:ascii="Arial" w:hAnsi="Arial" w:cs="Arial"/>
          <w:sz w:val="24"/>
          <w:szCs w:val="24"/>
        </w:rPr>
        <w:t xml:space="preserve">Vjerovnik raspolaže ovršnom ispravom. </w:t>
      </w:r>
    </w:p>
    <w:p w:rsidRPr="00CC02F7" w:rsidR="004964CC" w:rsidP="005A1E67" w:rsidRDefault="004964CC" w14:paraId="3A5CB663" w14:textId="6FC87ED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C02F7">
        <w:rPr>
          <w:rFonts w:ascii="Arial" w:hAnsi="Arial" w:cs="Arial"/>
          <w:sz w:val="24"/>
          <w:szCs w:val="24"/>
        </w:rPr>
        <w:t>Dužnik navodi kako ustraje kod osporavanja u cijelosti.</w:t>
      </w:r>
    </w:p>
    <w:p w:rsidRPr="004964CC" w:rsidR="004964CC" w:rsidP="005A1E67" w:rsidRDefault="004964CC" w14:paraId="5E93A087" w14:textId="77777777">
      <w:pPr>
        <w:spacing w:after="0" w:line="240" w:lineRule="auto"/>
        <w:rPr>
          <w:rFonts w:ascii="Arial" w:hAnsi="Arial" w:cs="Arial"/>
          <w:i/>
          <w:color w:val="00B050"/>
          <w:sz w:val="24"/>
          <w:szCs w:val="24"/>
        </w:rPr>
      </w:pPr>
    </w:p>
    <w:p w:rsidR="00A35E9E" w:rsidP="00601D4B" w:rsidRDefault="00A35E9E" w14:paraId="4F736FC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4F014E6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00292A3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464582A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73B2387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172D998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4B68B287" w14:textId="05BAD11E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6AF529A3" w14:textId="5A4B45D4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14C2BA59" w14:textId="0D73A421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286C3785" w14:textId="5A9A9F4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78DCC526" w14:textId="48842DA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11D83A69" w14:textId="2F458059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1859A4A3" w14:textId="420DAD93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21C8A843" w14:textId="29EBCD3C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562D47CB" w14:textId="22281E26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781964C1" w14:textId="013B2EDD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56817361" w14:textId="3F3438B1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516FA52F" w14:textId="4320CF78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5CC40ECD" w14:textId="6878B100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792B47BB" w14:textId="0C6BBF02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513FDB" w:rsidP="00601D4B" w:rsidRDefault="00513FDB" w14:paraId="1C8B5CC3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4964CC" w:rsidP="00601D4B" w:rsidRDefault="004964CC" w14:paraId="0A95CBF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977F42" w:rsidP="0098657C" w:rsidRDefault="00977F42" w14:paraId="63709E7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7F42" w:rsidP="00AE21C7" w:rsidRDefault="00977F42" w14:paraId="727B77F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13751" w:type="dxa"/>
        <w:tblInd w:w="-885" w:type="dxa"/>
        <w:tblLook w:firstRow="1" w:lastRow="0" w:firstColumn="1" w:lastColumn="0" w:noHBand="0" w:noVBand="1" w:val="04A0"/>
      </w:tblPr>
      <w:tblGrid>
        <w:gridCol w:w="1277"/>
        <w:gridCol w:w="1995"/>
        <w:gridCol w:w="1440"/>
        <w:gridCol w:w="1951"/>
        <w:gridCol w:w="1560"/>
        <w:gridCol w:w="2126"/>
        <w:gridCol w:w="3402"/>
      </w:tblGrid>
      <w:tr w:rsidRPr="00E815A0" w:rsidR="00A35E9E" w:rsidTr="00A35E9E" w14:paraId="45A4E6E8" w14:textId="77777777">
        <w:trPr>
          <w:trHeight w:val="1530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649C86A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63E720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34CFA7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95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1D4F5A2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15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6229F34A" w14:textId="05A8FDE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Utvrđeni iznos</w:t>
            </w:r>
            <w:r w:rsidRPr="00E815A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 tražbine u eurima</w:t>
            </w:r>
          </w:p>
        </w:tc>
        <w:tc>
          <w:tcPr>
            <w:tcW w:w="212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7E673F83" w14:textId="0EA95CF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Utvrđeni iznos</w:t>
            </w:r>
            <w:r w:rsidRPr="00E815A0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 tražbine  u kunama</w:t>
            </w:r>
          </w:p>
        </w:tc>
        <w:tc>
          <w:tcPr>
            <w:tcW w:w="3402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E815A0" w:rsidR="00A35E9E" w:rsidP="002E5E2E" w:rsidRDefault="00A35E9E" w14:paraId="59FC786E" w14:textId="76E2BD3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Iznos osporene tražbine – razlog osporavanja </w:t>
            </w:r>
          </w:p>
        </w:tc>
      </w:tr>
      <w:tr w:rsidRPr="00E815A0" w:rsidR="00A35E9E" w:rsidTr="00A35E9E" w14:paraId="69ACB142" w14:textId="77777777">
        <w:trPr>
          <w:trHeight w:val="702"/>
        </w:trPr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23B2F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13888DE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AJP d.o.o.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78B835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15250566702</w:t>
            </w:r>
          </w:p>
        </w:tc>
        <w:tc>
          <w:tcPr>
            <w:tcW w:w="1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DFA88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Kustošijanska ulica 346 f, 10000 Zagreb 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5FE373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973,17 EUR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498052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7.332,35 kn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70A8567" w14:textId="34C143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2449730F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11920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BF120D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ALLIANZ HRVATSKA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4C86D0E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6B09B34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Heinzlova 70,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5ABF27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831,38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081AF7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6.264,03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A3592B1" w14:textId="17D0EC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68BE5F55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0CFC9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E6CB02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AMAGRA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1AADB6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38622199257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153C8F0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Čulinečka cesta 25,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600603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13.272,28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777B70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100.000,00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56B494D4" w14:textId="56C567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12420066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A5C234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6BC368F6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CEZAR, obrt za ugostiteljstvo, trgovinu i usluge, vl. ANTE PALIJAN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429E885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17191829496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6E1963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Pavla Radića 11,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DFB6F2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111,40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1E55F0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839,34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377B5A3F" w14:textId="5B0EF1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01DC8A6E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91616E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F79918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COOPADRIA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65D1D52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1201581082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3DEBB1A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Slavonska avenija 7,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B5767E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1.821,79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339A17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13.726,28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4F54ECA" w14:textId="32B7AA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0D1EAA0C" w14:textId="77777777">
        <w:trPr>
          <w:trHeight w:val="870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4B758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08DB7A6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DAVID ŠIMUNIĆ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66F4A1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11292277438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1F2C36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Pavla Radića 19,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707043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2.280,00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339F5D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17.178,66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19931F8" w14:textId="35AFC51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70CE2B8F" w14:textId="77777777">
        <w:trPr>
          <w:trHeight w:val="870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C6E559D" w14:textId="1F15918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FD75E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EAT 2DAY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64486F2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58860601486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9DE2A0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Gundulićeva ulica 18,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EEB2DA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11.954,89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F43778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90.074,12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A4E16D2" w14:textId="755FE06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0EEB1C48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06A12C6" w14:textId="4A19A1C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705EF94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68E71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193488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70,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09A72D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168,46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03522E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1.269,26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1882472" w14:textId="7A31D7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2BD6A9EA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CA8BB2A" w14:textId="763599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0211F4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31B921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6466B3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Trg Stjepana Radića 1,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C40DD3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641,76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F7325C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4.835,35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6F7D0FDE" w14:textId="653150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74EA69A9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FD26B2B" w14:textId="2C3BDD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16660A5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HEP - OPSKRBA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63A69A0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096F8E6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37,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FF5CD6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1.123,93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3D50B8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8.468,25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F276215" w14:textId="2FEA4E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35D15323" w14:textId="77777777">
        <w:trPr>
          <w:trHeight w:val="1125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FE474C6" w14:textId="3EE44C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A60BDD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HEP ELEKTRA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4C60199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1DC2244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37,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979D74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4.632,65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245D5E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34.904,70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C2AECF6" w14:textId="4AC4766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48EC4EDA" w14:textId="77777777">
        <w:trPr>
          <w:trHeight w:val="840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A6F4147" w14:textId="067073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928194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HRVATKO ŠIMUNIĆ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725ECC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78322282830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39E59E0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Pavla Radića 19,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E3D4A8E" w14:textId="0C819EE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87.149,69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0620F7D" w14:textId="145AB5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656.629,34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4C3F91" w:rsidR="00A35E9E" w:rsidP="004C3F91" w:rsidRDefault="00A35E9E" w14:paraId="739DC6D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4C3F9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       11.505,33 EUR/86.686,91 kn</w:t>
            </w:r>
          </w:p>
          <w:p w:rsidRPr="004C3F91" w:rsidR="00A35E9E" w:rsidP="004C3F91" w:rsidRDefault="00A35E9E" w14:paraId="27843A66" w14:textId="5AEEF13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4C3F9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Osporio   povjerenik;</w:t>
            </w:r>
          </w:p>
          <w:p w:rsidRPr="00E815A0" w:rsidR="00A35E9E" w:rsidP="004C3F91" w:rsidRDefault="00A35E9E" w14:paraId="0CF90974" w14:textId="12B5A2F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3F9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razlog osporavanja – Iznos od 929,06 EUR / 7.000,00 kn u knjigovodstvu dužnika knjižen je 19.04.2022. kao uplata pozajmice vjerovnika, a na bankovnom izvatku uplatitelj je Snježana Josić. Iznos od 10.576,27 EUR / 79.686,91 kn u knjigovodstvu dužnika knjižen je 08.05.2023. kao pozajmicu vjerovnika iako nema uplate, a datum je nakon otvaranja postupka.</w:t>
            </w:r>
          </w:p>
        </w:tc>
      </w:tr>
      <w:tr w:rsidRPr="00E815A0" w:rsidR="00A35E9E" w:rsidTr="00A35E9E" w14:paraId="65B75F90" w14:textId="77777777">
        <w:trPr>
          <w:trHeight w:val="840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C99E560" w14:textId="0BF0C2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701681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7C0340D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3DBC6C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220,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63A253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184,02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FB2C3EF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1.386,49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813ABEC" w14:textId="4EC06EA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0B85C389" w14:textId="77777777">
        <w:trPr>
          <w:trHeight w:val="885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5DCB38F" w14:textId="1D0B38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6EE13D0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51EF2B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F6C8376" w14:textId="77777777">
            <w:pPr>
              <w:spacing w:after="0" w:line="240" w:lineRule="auto"/>
              <w:rPr>
                <w:rFonts w:ascii="Arial" w:hAnsi="Arial" w:eastAsia="Times New Roman" w:cs="Arial"/>
                <w:color w:val="222222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222222"/>
                <w:sz w:val="20"/>
                <w:szCs w:val="20"/>
                <w:lang w:eastAsia="hr-HR"/>
              </w:rPr>
              <w:t>Savska cesta 64, 10000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DBA9D63" w14:textId="2E4AB21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B34CCBD" w14:textId="1EBA971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1160D" w:rsidR="00A35E9E" w:rsidP="004C3F91" w:rsidRDefault="00A35E9E" w14:paraId="7776D90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6.342,64 EUR/47.788,62 kn</w:t>
            </w:r>
          </w:p>
          <w:p w:rsidRPr="0031160D" w:rsidR="00A35E9E" w:rsidP="004C3F91" w:rsidRDefault="00A35E9E" w14:paraId="62247163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Osporio dužnik;</w:t>
            </w:r>
          </w:p>
          <w:p w:rsidRPr="0031160D" w:rsidR="00A35E9E" w:rsidP="004C3F91" w:rsidRDefault="00A35E9E" w14:paraId="5B14F639" w14:textId="26A6FC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razlog osporavanja –</w:t>
            </w:r>
          </w:p>
          <w:p w:rsidRPr="00E815A0" w:rsidR="00A35E9E" w:rsidP="004C3F91" w:rsidRDefault="00A35E9E" w14:paraId="039F261C" w14:textId="7D1C59B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nema evidentiranu obvezu u svojim poslovnim knjigama.</w:t>
            </w:r>
          </w:p>
        </w:tc>
      </w:tr>
      <w:tr w:rsidRPr="00E815A0" w:rsidR="00A35E9E" w:rsidTr="00A35E9E" w14:paraId="3CA8FB52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5AB1D90" w14:textId="6A74BBB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3099D90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HRVATSKO DRUŠTVO SKLADATELJA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1927D8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56668956985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8B61D7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Berislavićeva 9,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05357CC" w14:textId="3C5AB7F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262,23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85BFCE9" w14:textId="437A3CA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1.975,77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31160D" w:rsidR="00A35E9E" w:rsidP="0031160D" w:rsidRDefault="00A35E9E" w14:paraId="7110B19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121,31 EUR/914,01 kn</w:t>
            </w:r>
          </w:p>
          <w:p w:rsidRPr="0031160D" w:rsidR="00A35E9E" w:rsidP="0031160D" w:rsidRDefault="00A35E9E" w14:paraId="07652D1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Osporio dužnik;</w:t>
            </w:r>
          </w:p>
          <w:p w:rsidRPr="00E815A0" w:rsidR="00A35E9E" w:rsidP="0031160D" w:rsidRDefault="00A35E9E" w14:paraId="3C023B48" w14:textId="5CD2368E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116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Razlog osporavanja-Osporavani iznos odnosi se na razdoblje od 01.01. do 28.04.2023., za koje razdoblje dužnik nije imao sklopljen ugovor i nije dobivao račune</w:t>
            </w:r>
          </w:p>
        </w:tc>
      </w:tr>
      <w:tr w:rsidRPr="00E815A0" w:rsidR="00A35E9E" w:rsidTr="00A35E9E" w14:paraId="4D9B6C1E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B0F9B6E" w14:textId="5FE912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0CAB1C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LAURA ŠIMUNIĆ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B1267C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50663347891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C23D9E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Svetojakobska ulica 1c,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76E499A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2.500,00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D0A8AF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18.836,25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882D111" w14:textId="40EBA0C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0248984C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AF12B61" w14:textId="36E796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11A1DB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MAJA ŠIMUNIĆ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21F33B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69492288004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0B33943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Pavla Radića 19,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4F5020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23.714,55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65A7545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178.677,28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751A58B" w14:textId="60914A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16AE6E35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8AEF834" w14:textId="0BAAF7C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B74B6B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MINISTARSTVO FINANCIJA, POREZNA UPRAVA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7932D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456B37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52D199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5.146,71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E3C5A2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38.777,88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3C5B53E6" w14:textId="2A83AD6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0A408BB4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CC69DF4" w14:textId="59EA44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AA6640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MINI MLJEKARA VERONIKA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4C58E1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45917510717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08E2D1F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Put Matije Gupca 5, 49216 Desinić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C935B27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816,70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C1CAAE8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6.153,43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2D5418D" w14:textId="18A07B0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67AD0133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93C24D2" w14:textId="2DF4D63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35D817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MIRTA KONČEK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753D027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59382662965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09413E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Pavla Radića 19,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39BF63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398,17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1406A41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3.000,00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F38F8C9" w14:textId="5F9D566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2A14568E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7313E01F" w14:textId="038ADC2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5C89FEA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MOJ MODERNI KVART d.o.o.</w:t>
            </w:r>
          </w:p>
        </w:tc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34FAE3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24100671715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17FD0E43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Pavla Štoosa 17, 10000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6AE9FB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8.955,06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430F2E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67.471,90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4E2C10A" w14:textId="3208552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7401EBF7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A592CB5" w14:textId="1537EC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98657C" w:rsidR="00A35E9E" w:rsidP="002E5E2E" w:rsidRDefault="00A35E9E" w14:paraId="2A14FC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</w:pPr>
            <w:r w:rsidRPr="0098657C">
              <w:rPr>
                <w:rFonts w:ascii="Arial" w:hAnsi="Arial" w:eastAsia="Times New Roman" w:cs="Arial"/>
                <w:color w:val="000000"/>
                <w:sz w:val="18"/>
                <w:szCs w:val="18"/>
                <w:lang w:eastAsia="hr-HR"/>
              </w:rPr>
              <w:t>NASTAVNI ZAVOD ZA JAVNO ZDRAVSTVO DR. ANDRIJA ŠTAMPAR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2328D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33392005961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686A4EB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Mirogojska cesta 16,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63A820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552,30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D9B8F5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4.161,28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03D741BF" w14:textId="16C3E6F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5EC1E236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8C649B0" w14:textId="3EC393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3A05883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OKLJUČNA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148081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71993311692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36C21B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Ivana Farolfija 7, 21480 Vis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DF33F9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46.554,97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7DA328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350.768,42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8D06BBC" w14:textId="747FEB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6640C752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F10266E" w14:textId="430EDD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399F2A9F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PETAR ŠIMUNIĆ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2A32D5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16853632491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7B30A5E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Kralja Tomislava 23, Podgrađe, 32245 Nijemci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2AD4E2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2.200,00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D9BCF3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16.575,90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D69286E" w14:textId="6A754E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2C538D14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E2B79F1" w14:textId="3D7B28B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4F1F4A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PODGRAĐE UGOSTITELJSTVO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1142BB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79798087788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82A7B5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Gundulićeva ulica 18,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6D5FD4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530,00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A62EF00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3.993,29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077BB27" w14:textId="316411A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289801E6" w14:textId="77777777">
        <w:trPr>
          <w:trHeight w:val="870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9BE7A18" w14:textId="040F2F6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B5EB8D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PRODOTTI PER GELATO K2 SRL / DANIELE TOSI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5BE707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922ED35" w14:textId="77777777">
            <w:pPr>
              <w:spacing w:after="0" w:line="240" w:lineRule="auto"/>
              <w:rPr>
                <w:rFonts w:ascii="Arial" w:hAnsi="Arial" w:eastAsia="Times New Roman" w:cs="Arial"/>
                <w:color w:val="202124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202124"/>
                <w:sz w:val="20"/>
                <w:szCs w:val="20"/>
                <w:lang w:eastAsia="hr-HR"/>
              </w:rPr>
              <w:t>Via Daniele da Torricella, 50/B, 42122 Reggio Emilia RE, Italija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6522BF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13.673,00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296E521E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103.019,22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8510E23" w14:textId="2C7FB6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6745A427" w14:textId="77777777">
        <w:trPr>
          <w:trHeight w:val="1395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A8D9C55" w14:textId="23AF33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55B3698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5EE45B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79980AB4" w14:textId="77777777">
            <w:pPr>
              <w:spacing w:after="0" w:line="240" w:lineRule="auto"/>
              <w:rPr>
                <w:rFonts w:ascii="Arial" w:hAnsi="Arial" w:eastAsia="Times New Roman" w:cs="Arial"/>
                <w:color w:val="202124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202124"/>
                <w:sz w:val="20"/>
                <w:szCs w:val="20"/>
                <w:lang w:eastAsia="hr-HR"/>
              </w:rPr>
              <w:t>Trg svetog Marka 2, 10000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543BB1" w14:paraId="6950FAA0" w14:textId="44C9D18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  <w:t>8.263,90</w:t>
            </w:r>
            <w:r w:rsidRPr="00E815A0" w:rsidR="00A35E9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543BB1" w14:paraId="62ABB001" w14:textId="6829475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62.264,35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="00A35E9E" w:rsidP="00D63ACD" w:rsidRDefault="00D63ACD" w14:paraId="698C73B3" w14:textId="633F6E2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8.390,66EUR/63.219,43 kn</w:t>
            </w:r>
          </w:p>
          <w:p w:rsidR="00D63ACD" w:rsidP="00D63ACD" w:rsidRDefault="00D63ACD" w14:paraId="6F545CC7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Osporio je dužnik</w:t>
            </w:r>
          </w:p>
          <w:p w:rsidRPr="00E815A0" w:rsidR="00D63ACD" w:rsidP="00D63ACD" w:rsidRDefault="00D63ACD" w14:paraId="6F8BF512" w14:textId="32D0AAF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Razlog osporavanja – dužnik  je podmirio vjerovniku tražbinu u tom iznosu</w:t>
            </w:r>
          </w:p>
        </w:tc>
      </w:tr>
      <w:tr w:rsidRPr="00E815A0" w:rsidR="00A35E9E" w:rsidTr="00A35E9E" w14:paraId="3EABD5BF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2F86AA0" w14:textId="4A8A782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1F1F4FA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SINE LINEA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F4041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42328287903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2F14A7F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platana 35,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13D3FA89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6.636,14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463F1064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50.000,00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7C64B620" w14:textId="5C7EF88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55AFF7F3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6133DE6C" w14:textId="02B4F03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1DE8AD81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STROJOMETAL-AMAGRA d.o.o.</w:t>
            </w:r>
          </w:p>
        </w:tc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254E04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26080978565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15A0" w:rsidR="00A35E9E" w:rsidP="002E5E2E" w:rsidRDefault="00A35E9E" w14:paraId="0D2D5A1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Podolje 12, 10000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3509CE2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3.318,07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69F5913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25.000,00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E815A0" w:rsidR="00A35E9E" w:rsidP="002E5E2E" w:rsidRDefault="00A35E9E" w14:paraId="3A2918FA" w14:textId="7B9C1E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658F2EDD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3684539C" w14:textId="5C3164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</w:t>
            </w:r>
            <w:r w:rsidRPr="00E815A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0D885FA4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VODOOPSKRBA I ODVODNJA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43C9D37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A35E9E" w14:paraId="30C37C77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815A0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Frana Folnegovića 1,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0447E6A0" w14:textId="31C74EC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A35E9E" w14:paraId="55673A2D" w14:textId="5FBEDEC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90741A" w:rsidR="00A35E9E" w:rsidP="00074063" w:rsidRDefault="00A35E9E" w14:paraId="04B7D5DD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741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22.901,81 EUR/172.553,68 kn</w:t>
            </w:r>
          </w:p>
          <w:p w:rsidRPr="0090741A" w:rsidR="00A35E9E" w:rsidP="00074063" w:rsidRDefault="00A35E9E" w14:paraId="27EB55E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741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Osporio dužnik;</w:t>
            </w:r>
          </w:p>
          <w:p w:rsidRPr="0090741A" w:rsidR="00A35E9E" w:rsidP="00074063" w:rsidRDefault="00A35E9E" w14:paraId="6A781EE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741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Razlog osporavanja-</w:t>
            </w:r>
          </w:p>
          <w:p w:rsidRPr="0090741A" w:rsidR="00A35E9E" w:rsidP="00074063" w:rsidRDefault="00A35E9E" w14:paraId="742FB712" w14:textId="56663E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90741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nema evidentiranu obvezu u svojim poslovnim knjigama.</w:t>
            </w:r>
          </w:p>
        </w:tc>
      </w:tr>
      <w:tr w:rsidRPr="00E815A0" w:rsidR="004964CC" w:rsidTr="00A35E9E" w14:paraId="49A5C87C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="004964CC" w:rsidP="002E5E2E" w:rsidRDefault="004964CC" w14:paraId="7088F2D7" w14:textId="7E30DD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964C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815A0" w:rsidR="004964CC" w:rsidP="002E5E2E" w:rsidRDefault="004964CC" w14:paraId="50D926F4" w14:textId="19A6A9C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4964CC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815A0" w:rsidR="004964CC" w:rsidP="002E5E2E" w:rsidRDefault="004964CC" w14:paraId="35B83A6E" w14:textId="3A41AD5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4964CC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815A0" w:rsidR="004964CC" w:rsidP="002E5E2E" w:rsidRDefault="004964CC" w14:paraId="77A654FD" w14:textId="07AF10A1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4964CC"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Ulica grada Vukovara 41, 10000 Zagreb 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815A0" w:rsidR="004964CC" w:rsidP="002E5E2E" w:rsidRDefault="004964CC" w14:paraId="4317759B" w14:textId="425D1E2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964C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462,52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E815A0" w:rsidR="004964CC" w:rsidP="002E5E2E" w:rsidRDefault="004964CC" w14:paraId="76079359" w14:textId="433CDEF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964C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3.484,85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E815A0" w:rsidR="004964CC" w:rsidP="002E5E2E" w:rsidRDefault="004964CC" w14:paraId="1BACA7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E815A0" w:rsidR="00A35E9E" w:rsidTr="00A35E9E" w14:paraId="66DC126E" w14:textId="77777777">
        <w:trPr>
          <w:trHeight w:val="702"/>
        </w:trPr>
        <w:tc>
          <w:tcPr>
            <w:tcW w:w="12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4964CC" w14:paraId="649A227D" w14:textId="1CE56B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</w:t>
            </w:r>
            <w:r w:rsidRPr="00E815A0" w:rsidR="00A35E9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E93DF6" w14:paraId="0829F9E5" w14:textId="3FF9935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OTP Leasing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93DF6" w:rsidR="00A35E9E" w:rsidP="002E5E2E" w:rsidRDefault="00E93DF6" w14:paraId="4D64808F" w14:textId="605EFD4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 w:rsidRPr="00E93DF6">
              <w:rPr>
                <w:rFonts w:ascii="Arial" w:hAnsi="Arial" w:cs="Arial"/>
                <w:sz w:val="20"/>
                <w:szCs w:val="20"/>
              </w:rPr>
              <w:t>OIB: 23780250353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15A0" w:rsidR="00A35E9E" w:rsidP="002E5E2E" w:rsidRDefault="00E93DF6" w14:paraId="23A4DAE6" w14:textId="48EC104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hr-HR"/>
              </w:rPr>
              <w:t>Zagreb, Petrovaradinska 1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E93DF6" w14:paraId="30FCD641" w14:textId="47BD390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 EUR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E815A0" w:rsidR="00A35E9E" w:rsidP="002E5E2E" w:rsidRDefault="00E93DF6" w14:paraId="6EB437B4" w14:textId="535079F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 kn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="00A35E9E" w:rsidP="00E93DF6" w:rsidRDefault="00E93DF6" w14:paraId="5B923B8A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3.662,68 EUR/27.596,46 kuna</w:t>
            </w:r>
          </w:p>
          <w:p w:rsidR="00E93DF6" w:rsidP="00E93DF6" w:rsidRDefault="00E93DF6" w14:paraId="22F78255" w14:textId="7777777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Osporio je dužnik.</w:t>
            </w:r>
          </w:p>
          <w:p w:rsidRPr="00E815A0" w:rsidR="00E93DF6" w:rsidP="00E93DF6" w:rsidRDefault="00E93DF6" w14:paraId="12C9E828" w14:textId="4C8457C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Razlog osporavanja – vjerovnik je prijavio izlučno pravo</w:t>
            </w:r>
          </w:p>
        </w:tc>
      </w:tr>
    </w:tbl>
    <w:p w:rsidR="002E5E2E" w:rsidP="002E5E2E" w:rsidRDefault="002E5E2E" w14:paraId="45292BCB" w14:textId="29725EB0"/>
    <w:p w:rsidR="00513FDB" w:rsidP="002E5E2E" w:rsidRDefault="00513FDB" w14:paraId="23A7421B" w14:textId="629FDA2D"/>
    <w:p w:rsidR="00513FDB" w:rsidP="002E5E2E" w:rsidRDefault="00513FDB" w14:paraId="2981DE6B" w14:textId="763E8230"/>
    <w:p w:rsidR="00513FDB" w:rsidP="002E5E2E" w:rsidRDefault="00513FDB" w14:paraId="57156B0A" w14:textId="6BB8455B"/>
    <w:p w:rsidR="00513FDB" w:rsidP="002E5E2E" w:rsidRDefault="00513FDB" w14:paraId="1749B563" w14:textId="77777777"/>
    <w:p w:rsidR="00977F42" w:rsidP="00FF312D" w:rsidRDefault="00977F42" w14:paraId="1873FD5D" w14:textId="5E6074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3953" w:rsidP="00FF312D" w:rsidRDefault="00383953" w14:paraId="35505E27" w14:textId="6738D2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3953" w:rsidP="00FF312D" w:rsidRDefault="00383953" w14:paraId="4404C0CB" w14:textId="5156C7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383953" w:rsidP="00FF312D" w:rsidRDefault="00383953" w14:paraId="0F913D4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F312D" w:rsidR="00FF312D" w:rsidP="00FF312D" w:rsidRDefault="00FF312D" w14:paraId="3A4A6528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F312D">
        <w:rPr>
          <w:rFonts w:ascii="Arial" w:hAnsi="Arial" w:cs="Arial"/>
          <w:sz w:val="24"/>
          <w:szCs w:val="24"/>
        </w:rPr>
        <w:t>Sudac navodi da će sukladno odredbama čl. 50 SZ-a odnosno da će na temelju tablice ispitanih tražbina donijeti rješenje o utvrđenim i osporenim tražbinama, a koje će biti objavljeno na mrežnoj stranici e-Oglasna ploča suda, kojim će sud odlučiti o upućivanju na parnicu radi osporavanja tražbine.</w:t>
      </w:r>
    </w:p>
    <w:p w:rsidRPr="00FF312D" w:rsidR="00FF312D" w:rsidP="00FF312D" w:rsidRDefault="00FF312D" w14:paraId="531784F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126EEA" w:rsidR="00BC031D" w:rsidP="00FF312D" w:rsidRDefault="00FF312D" w14:paraId="0E11FBA0" w14:textId="48543AD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F312D">
        <w:rPr>
          <w:rFonts w:ascii="Arial" w:hAnsi="Arial" w:cs="Arial"/>
          <w:sz w:val="24"/>
          <w:szCs w:val="24"/>
        </w:rPr>
        <w:t>Sudac ukazuje dužniku da je temeljem čl. 52. st. 1. SZ-a isti dužan najkasnije u roku od 21 dan od dana pravomoćnosti rješenja o utvrđenim i osporenim tražbinama, odnosno od dana dostave odluke drugostupanjskog suda o žalbi protiv rješenja o utvrđenim i osporenim tražbinama dostaviti sudu plan restrukturiranja kojim su obuhvaćene sve utvrđene i osporene tražbine, a u protivnom će sud obustaviti postupak</w:t>
      </w:r>
    </w:p>
    <w:p w:rsidRPr="00126EEA" w:rsidR="00BC031D" w:rsidP="00BC031D" w:rsidRDefault="00BC031D" w14:paraId="62EED375" w14:textId="77777777">
      <w:pPr>
        <w:rPr>
          <w:rFonts w:ascii="Arial" w:hAnsi="Arial" w:cs="Arial"/>
          <w:sz w:val="24"/>
          <w:szCs w:val="24"/>
          <w:u w:val="single"/>
        </w:rPr>
      </w:pPr>
    </w:p>
    <w:p w:rsidRPr="00126EEA" w:rsidR="00BC031D" w:rsidP="00CD6434" w:rsidRDefault="00BC031D" w14:paraId="7F332164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u w:val="single"/>
        </w:rPr>
      </w:pPr>
    </w:p>
    <w:p w:rsidRPr="00126EEA" w:rsidR="002010FE" w:rsidP="006568EC" w:rsidRDefault="002010FE" w14:paraId="6794FD20" w14:textId="7777777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126EEA" w:rsidR="00DA7585" w:rsidP="00A62830" w:rsidRDefault="006C22A5" w14:paraId="59BFA1F2" w14:textId="77777777">
      <w:pPr>
        <w:ind w:firstLine="708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Sud donosi</w:t>
      </w:r>
    </w:p>
    <w:p w:rsidRPr="00126EEA" w:rsidR="00DA7585" w:rsidP="006C22A5" w:rsidRDefault="00DA7585" w14:paraId="27B49B48" w14:textId="77777777">
      <w:pPr>
        <w:jc w:val="center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R j e š e n j e</w:t>
      </w:r>
    </w:p>
    <w:p w:rsidRPr="00126EEA" w:rsidR="004578A7" w:rsidP="00A62830" w:rsidRDefault="00DA7585" w14:paraId="56B5CEE1" w14:textId="77777777">
      <w:pPr>
        <w:ind w:firstLine="708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Današnje ročište je dovršen</w:t>
      </w:r>
      <w:r w:rsidRPr="00126EEA" w:rsidR="006C22A5">
        <w:rPr>
          <w:rFonts w:ascii="Arial" w:hAnsi="Arial" w:cs="Arial"/>
          <w:sz w:val="24"/>
          <w:szCs w:val="24"/>
        </w:rPr>
        <w:t>o.</w:t>
      </w:r>
    </w:p>
    <w:p w:rsidRPr="00126EEA" w:rsidR="00DA7585" w:rsidP="00A62830" w:rsidRDefault="006C22A5" w14:paraId="17CE70A5" w14:textId="77777777">
      <w:pPr>
        <w:ind w:firstLine="708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Daljnja odluka pisanim putem.</w:t>
      </w:r>
    </w:p>
    <w:p w:rsidRPr="00126EEA" w:rsidR="00A916C3" w:rsidP="005867D0" w:rsidRDefault="00DA7585" w14:paraId="65C43AC9" w14:textId="1389B019">
      <w:pPr>
        <w:jc w:val="center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Dovršeno</w:t>
      </w:r>
      <w:r w:rsidR="00E93DF6">
        <w:rPr>
          <w:rFonts w:ascii="Arial" w:hAnsi="Arial" w:cs="Arial"/>
          <w:sz w:val="24"/>
          <w:szCs w:val="24"/>
        </w:rPr>
        <w:t xml:space="preserve"> 10:25</w:t>
      </w:r>
      <w:r w:rsidRPr="00126EEA" w:rsidR="005867D0">
        <w:rPr>
          <w:rFonts w:ascii="Arial" w:hAnsi="Arial" w:cs="Arial"/>
          <w:color w:val="FF0000"/>
          <w:sz w:val="24"/>
          <w:szCs w:val="24"/>
        </w:rPr>
        <w:t xml:space="preserve"> </w:t>
      </w:r>
      <w:r w:rsidRPr="00126EEA" w:rsidR="005867D0">
        <w:rPr>
          <w:rFonts w:ascii="Arial" w:hAnsi="Arial" w:cs="Arial"/>
          <w:sz w:val="24"/>
          <w:szCs w:val="24"/>
        </w:rPr>
        <w:t>sati.</w:t>
      </w:r>
    </w:p>
    <w:p w:rsidRPr="00126EEA" w:rsidR="006C22A5" w:rsidP="00E639EC" w:rsidRDefault="008556C3" w14:paraId="341030D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Sudac:</w:t>
      </w:r>
    </w:p>
    <w:p w:rsidRPr="00126EEA" w:rsidR="008556C3" w:rsidP="00E639EC" w:rsidRDefault="008556C3" w14:paraId="6C2ECA06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126EEA" w:rsidR="002D58F9" w:rsidP="00E639EC" w:rsidRDefault="002D58F9" w14:paraId="5A09362C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126EEA" w:rsidR="008556C3" w:rsidP="00E639EC" w:rsidRDefault="00A62830" w14:paraId="2E7028B3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Zapisničar:</w:t>
      </w:r>
    </w:p>
    <w:p w:rsidRPr="00126EEA" w:rsidR="00A62830" w:rsidP="008556C3" w:rsidRDefault="00A62830" w14:paraId="1FD6386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A62830" w:rsidP="008556C3" w:rsidRDefault="00A62830" w14:paraId="783E143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009B660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64A66D7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Povjerenik:</w:t>
      </w:r>
    </w:p>
    <w:p w:rsidRPr="00126EEA" w:rsidR="002D58F9" w:rsidP="008556C3" w:rsidRDefault="002D58F9" w14:paraId="5FC2544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3D28429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ab/>
        <w:t>_______________________________________________________</w:t>
      </w:r>
    </w:p>
    <w:p w:rsidRPr="00126EEA" w:rsidR="00A62830" w:rsidP="008556C3" w:rsidRDefault="00A62830" w14:paraId="4C8FA56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A62830" w:rsidP="008556C3" w:rsidRDefault="00A62830" w14:paraId="3DC90E4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Dužnik:</w:t>
      </w:r>
    </w:p>
    <w:p w:rsidRPr="00126EEA" w:rsidR="00A62830" w:rsidP="008556C3" w:rsidRDefault="00A62830" w14:paraId="6535739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4E9F36E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ab/>
        <w:t>________________________________________________________</w:t>
      </w:r>
    </w:p>
    <w:p w:rsidRPr="00126EEA" w:rsidR="00A62830" w:rsidP="008556C3" w:rsidRDefault="00A62830" w14:paraId="4D0907D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6E7F96F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2FCFF20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2D58F9" w:rsidP="008556C3" w:rsidRDefault="002D58F9" w14:paraId="62F5967F" w14:textId="77B798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26EEA" w:rsidR="00A62830" w:rsidP="00A96C0A" w:rsidRDefault="00A62830" w14:paraId="6F7D128F" w14:textId="31C377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EEA">
        <w:rPr>
          <w:rFonts w:ascii="Arial" w:hAnsi="Arial" w:cs="Arial"/>
          <w:sz w:val="24"/>
          <w:szCs w:val="24"/>
        </w:rPr>
        <w:t>Vjerovnici:</w:t>
      </w:r>
    </w:p>
    <w:sectPr w:rsidRPr="00126EEA" w:rsidR="00A62830" w:rsidSect="00383953">
      <w:headerReference w:type="firs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5E2E" w:rsidP="00C104A9" w:rsidRDefault="002E5E2E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2E5E2E" w:rsidP="00C104A9" w:rsidRDefault="002E5E2E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5E2E" w:rsidP="00C104A9" w:rsidRDefault="002E5E2E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2E5E2E" w:rsidP="00C104A9" w:rsidRDefault="002E5E2E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/>
    <w:sdtContent>
      <w:p w:rsidR="002E5E2E" w:rsidP="00E45BD7" w:rsidRDefault="002E5E2E" w14:paraId="713E9256" w14:textId="3D514B97">
        <w:pPr>
          <w:pStyle w:val="Zaglavlje"/>
          <w:jc w:val="right"/>
        </w:pPr>
        <w:r>
          <w:tab/>
          <w:t>46</w:t>
        </w:r>
        <w:r w:rsidRPr="00D5046B">
          <w:rPr>
            <w:rFonts w:ascii="Times New Roman" w:hAnsi="Times New Roman" w:cs="Times New Roman"/>
            <w:sz w:val="24"/>
            <w:szCs w:val="24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>
          <w:rPr>
            <w:rFonts w:ascii="Times New Roman" w:hAnsi="Times New Roman" w:cs="Times New Roman"/>
            <w:sz w:val="24"/>
            <w:szCs w:val="24"/>
          </w:rPr>
          <w:t>1033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2E5E2E" w:rsidRDefault="002E5E2E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06CEE"/>
    <w:rsid w:val="00010949"/>
    <w:rsid w:val="000164FE"/>
    <w:rsid w:val="00017D78"/>
    <w:rsid w:val="0003401C"/>
    <w:rsid w:val="00046C98"/>
    <w:rsid w:val="000501D6"/>
    <w:rsid w:val="00055B66"/>
    <w:rsid w:val="00061DBA"/>
    <w:rsid w:val="000668D7"/>
    <w:rsid w:val="00066C24"/>
    <w:rsid w:val="000703E2"/>
    <w:rsid w:val="0007291E"/>
    <w:rsid w:val="00074063"/>
    <w:rsid w:val="00080033"/>
    <w:rsid w:val="00080764"/>
    <w:rsid w:val="0008562B"/>
    <w:rsid w:val="00087450"/>
    <w:rsid w:val="00087FC6"/>
    <w:rsid w:val="00095458"/>
    <w:rsid w:val="000B4E5B"/>
    <w:rsid w:val="000B643B"/>
    <w:rsid w:val="000D2D00"/>
    <w:rsid w:val="000E519E"/>
    <w:rsid w:val="000F178A"/>
    <w:rsid w:val="000F4149"/>
    <w:rsid w:val="00111492"/>
    <w:rsid w:val="00116582"/>
    <w:rsid w:val="00126EEA"/>
    <w:rsid w:val="00152FD5"/>
    <w:rsid w:val="001553A9"/>
    <w:rsid w:val="00166752"/>
    <w:rsid w:val="001A669A"/>
    <w:rsid w:val="001B593D"/>
    <w:rsid w:val="001D0969"/>
    <w:rsid w:val="001D1ED6"/>
    <w:rsid w:val="001F0C17"/>
    <w:rsid w:val="002010FE"/>
    <w:rsid w:val="00202437"/>
    <w:rsid w:val="00203CF1"/>
    <w:rsid w:val="002056FD"/>
    <w:rsid w:val="0020696E"/>
    <w:rsid w:val="002071EE"/>
    <w:rsid w:val="00217D21"/>
    <w:rsid w:val="0023114B"/>
    <w:rsid w:val="0023229C"/>
    <w:rsid w:val="00233434"/>
    <w:rsid w:val="00233A86"/>
    <w:rsid w:val="00235463"/>
    <w:rsid w:val="002405DF"/>
    <w:rsid w:val="00252041"/>
    <w:rsid w:val="00261339"/>
    <w:rsid w:val="00261DE9"/>
    <w:rsid w:val="00263994"/>
    <w:rsid w:val="00270D53"/>
    <w:rsid w:val="00272266"/>
    <w:rsid w:val="0027641E"/>
    <w:rsid w:val="00277059"/>
    <w:rsid w:val="00277F13"/>
    <w:rsid w:val="00284959"/>
    <w:rsid w:val="00293D5E"/>
    <w:rsid w:val="0029509C"/>
    <w:rsid w:val="002A7E96"/>
    <w:rsid w:val="002B1C94"/>
    <w:rsid w:val="002B35A1"/>
    <w:rsid w:val="002B7320"/>
    <w:rsid w:val="002B794F"/>
    <w:rsid w:val="002B7B69"/>
    <w:rsid w:val="002B7F07"/>
    <w:rsid w:val="002C0E85"/>
    <w:rsid w:val="002C10CC"/>
    <w:rsid w:val="002D4D79"/>
    <w:rsid w:val="002D58F9"/>
    <w:rsid w:val="002E48CA"/>
    <w:rsid w:val="002E5E2E"/>
    <w:rsid w:val="002F3694"/>
    <w:rsid w:val="002F4B5C"/>
    <w:rsid w:val="003005F8"/>
    <w:rsid w:val="00301C57"/>
    <w:rsid w:val="003067E4"/>
    <w:rsid w:val="0031160D"/>
    <w:rsid w:val="00312807"/>
    <w:rsid w:val="0031391D"/>
    <w:rsid w:val="003159E8"/>
    <w:rsid w:val="00317C5B"/>
    <w:rsid w:val="00322D0E"/>
    <w:rsid w:val="00330B62"/>
    <w:rsid w:val="00333EE8"/>
    <w:rsid w:val="003371B3"/>
    <w:rsid w:val="003424DD"/>
    <w:rsid w:val="0034667D"/>
    <w:rsid w:val="00347A20"/>
    <w:rsid w:val="00350890"/>
    <w:rsid w:val="00352E4F"/>
    <w:rsid w:val="0036424C"/>
    <w:rsid w:val="00371A24"/>
    <w:rsid w:val="003823DE"/>
    <w:rsid w:val="00383953"/>
    <w:rsid w:val="00383CAA"/>
    <w:rsid w:val="003857DC"/>
    <w:rsid w:val="00386715"/>
    <w:rsid w:val="00386FBD"/>
    <w:rsid w:val="003B0230"/>
    <w:rsid w:val="003B7068"/>
    <w:rsid w:val="003C354B"/>
    <w:rsid w:val="003C68BF"/>
    <w:rsid w:val="003C73DD"/>
    <w:rsid w:val="003F3717"/>
    <w:rsid w:val="003F4996"/>
    <w:rsid w:val="0041263F"/>
    <w:rsid w:val="00415A07"/>
    <w:rsid w:val="00417439"/>
    <w:rsid w:val="00421364"/>
    <w:rsid w:val="004228FD"/>
    <w:rsid w:val="00427712"/>
    <w:rsid w:val="0043126C"/>
    <w:rsid w:val="00437C9B"/>
    <w:rsid w:val="0044689B"/>
    <w:rsid w:val="00447E75"/>
    <w:rsid w:val="004578A7"/>
    <w:rsid w:val="00466727"/>
    <w:rsid w:val="0047423B"/>
    <w:rsid w:val="00480C6C"/>
    <w:rsid w:val="004820FB"/>
    <w:rsid w:val="0048320F"/>
    <w:rsid w:val="0048648B"/>
    <w:rsid w:val="004904D0"/>
    <w:rsid w:val="004964CC"/>
    <w:rsid w:val="004A0D00"/>
    <w:rsid w:val="004A6FC6"/>
    <w:rsid w:val="004B0382"/>
    <w:rsid w:val="004B219A"/>
    <w:rsid w:val="004B6B20"/>
    <w:rsid w:val="004C2ACD"/>
    <w:rsid w:val="004C3F91"/>
    <w:rsid w:val="004D1DB9"/>
    <w:rsid w:val="004D2833"/>
    <w:rsid w:val="004E0887"/>
    <w:rsid w:val="004F5D27"/>
    <w:rsid w:val="004F608E"/>
    <w:rsid w:val="00502597"/>
    <w:rsid w:val="00506729"/>
    <w:rsid w:val="00513FDB"/>
    <w:rsid w:val="00517B6A"/>
    <w:rsid w:val="005316E8"/>
    <w:rsid w:val="00540256"/>
    <w:rsid w:val="00543BB1"/>
    <w:rsid w:val="0054449C"/>
    <w:rsid w:val="005532BD"/>
    <w:rsid w:val="00561490"/>
    <w:rsid w:val="00561AB6"/>
    <w:rsid w:val="00571176"/>
    <w:rsid w:val="005716DA"/>
    <w:rsid w:val="005734D4"/>
    <w:rsid w:val="0057527E"/>
    <w:rsid w:val="00582C59"/>
    <w:rsid w:val="00583F0D"/>
    <w:rsid w:val="00585660"/>
    <w:rsid w:val="00585A35"/>
    <w:rsid w:val="005867D0"/>
    <w:rsid w:val="0058774A"/>
    <w:rsid w:val="00597F36"/>
    <w:rsid w:val="005A1833"/>
    <w:rsid w:val="005A1E67"/>
    <w:rsid w:val="005A5EAA"/>
    <w:rsid w:val="005A7B28"/>
    <w:rsid w:val="005B780B"/>
    <w:rsid w:val="005D5CA7"/>
    <w:rsid w:val="005D7D99"/>
    <w:rsid w:val="00600D2E"/>
    <w:rsid w:val="00601D4B"/>
    <w:rsid w:val="00612A34"/>
    <w:rsid w:val="006161A7"/>
    <w:rsid w:val="00617FBD"/>
    <w:rsid w:val="006261B5"/>
    <w:rsid w:val="00626862"/>
    <w:rsid w:val="00631EC4"/>
    <w:rsid w:val="0063302F"/>
    <w:rsid w:val="00634D1C"/>
    <w:rsid w:val="006472F3"/>
    <w:rsid w:val="00651819"/>
    <w:rsid w:val="006520A7"/>
    <w:rsid w:val="00653DA5"/>
    <w:rsid w:val="00655E0C"/>
    <w:rsid w:val="006568EC"/>
    <w:rsid w:val="00674E80"/>
    <w:rsid w:val="006759DB"/>
    <w:rsid w:val="00684211"/>
    <w:rsid w:val="00697423"/>
    <w:rsid w:val="006A00F2"/>
    <w:rsid w:val="006A3B1B"/>
    <w:rsid w:val="006A67BA"/>
    <w:rsid w:val="006B51DF"/>
    <w:rsid w:val="006B533B"/>
    <w:rsid w:val="006C22A5"/>
    <w:rsid w:val="006C4556"/>
    <w:rsid w:val="006C4671"/>
    <w:rsid w:val="006C5608"/>
    <w:rsid w:val="006D0135"/>
    <w:rsid w:val="006D3EED"/>
    <w:rsid w:val="006E7380"/>
    <w:rsid w:val="007033BD"/>
    <w:rsid w:val="007065A3"/>
    <w:rsid w:val="00707C9A"/>
    <w:rsid w:val="007145FC"/>
    <w:rsid w:val="0072264F"/>
    <w:rsid w:val="0072312B"/>
    <w:rsid w:val="007443DE"/>
    <w:rsid w:val="00775956"/>
    <w:rsid w:val="007870FB"/>
    <w:rsid w:val="007A1A1A"/>
    <w:rsid w:val="007B05E9"/>
    <w:rsid w:val="007B1BFB"/>
    <w:rsid w:val="007B6ADC"/>
    <w:rsid w:val="007C1CA0"/>
    <w:rsid w:val="007C5FD4"/>
    <w:rsid w:val="007D0C38"/>
    <w:rsid w:val="007D70BD"/>
    <w:rsid w:val="007D7A3F"/>
    <w:rsid w:val="007E44CD"/>
    <w:rsid w:val="007E73FD"/>
    <w:rsid w:val="007F4BC6"/>
    <w:rsid w:val="007F52FE"/>
    <w:rsid w:val="0080273C"/>
    <w:rsid w:val="008030B1"/>
    <w:rsid w:val="0080408C"/>
    <w:rsid w:val="00812A5A"/>
    <w:rsid w:val="00814604"/>
    <w:rsid w:val="00821691"/>
    <w:rsid w:val="008228D5"/>
    <w:rsid w:val="00822F41"/>
    <w:rsid w:val="008232FC"/>
    <w:rsid w:val="008367C5"/>
    <w:rsid w:val="008371F9"/>
    <w:rsid w:val="008413D9"/>
    <w:rsid w:val="0084398B"/>
    <w:rsid w:val="008556C3"/>
    <w:rsid w:val="0086030E"/>
    <w:rsid w:val="0086553F"/>
    <w:rsid w:val="008739B2"/>
    <w:rsid w:val="008770F6"/>
    <w:rsid w:val="00887DE0"/>
    <w:rsid w:val="00890CCF"/>
    <w:rsid w:val="008957FF"/>
    <w:rsid w:val="008C164B"/>
    <w:rsid w:val="008D779C"/>
    <w:rsid w:val="008E3181"/>
    <w:rsid w:val="008E372E"/>
    <w:rsid w:val="008E4E20"/>
    <w:rsid w:val="0090741A"/>
    <w:rsid w:val="009101A5"/>
    <w:rsid w:val="0091082D"/>
    <w:rsid w:val="009218C8"/>
    <w:rsid w:val="00921B7A"/>
    <w:rsid w:val="00936012"/>
    <w:rsid w:val="00940D36"/>
    <w:rsid w:val="00944FA7"/>
    <w:rsid w:val="009475C8"/>
    <w:rsid w:val="0095576C"/>
    <w:rsid w:val="009710B0"/>
    <w:rsid w:val="00972F24"/>
    <w:rsid w:val="009763E9"/>
    <w:rsid w:val="00977F42"/>
    <w:rsid w:val="0098657C"/>
    <w:rsid w:val="00986856"/>
    <w:rsid w:val="00993636"/>
    <w:rsid w:val="009A0E11"/>
    <w:rsid w:val="009A258F"/>
    <w:rsid w:val="009A6EC4"/>
    <w:rsid w:val="009B5D48"/>
    <w:rsid w:val="009C48F5"/>
    <w:rsid w:val="009C5247"/>
    <w:rsid w:val="009C6AA2"/>
    <w:rsid w:val="009D57A3"/>
    <w:rsid w:val="009E1D31"/>
    <w:rsid w:val="009F172E"/>
    <w:rsid w:val="009F2A85"/>
    <w:rsid w:val="009F46E7"/>
    <w:rsid w:val="009F4E10"/>
    <w:rsid w:val="00A0017C"/>
    <w:rsid w:val="00A161F1"/>
    <w:rsid w:val="00A20952"/>
    <w:rsid w:val="00A215DF"/>
    <w:rsid w:val="00A239AD"/>
    <w:rsid w:val="00A34A46"/>
    <w:rsid w:val="00A35E9E"/>
    <w:rsid w:val="00A37D0E"/>
    <w:rsid w:val="00A440CD"/>
    <w:rsid w:val="00A53002"/>
    <w:rsid w:val="00A62830"/>
    <w:rsid w:val="00A63722"/>
    <w:rsid w:val="00A66092"/>
    <w:rsid w:val="00A70ADB"/>
    <w:rsid w:val="00A73502"/>
    <w:rsid w:val="00A8478B"/>
    <w:rsid w:val="00A916C3"/>
    <w:rsid w:val="00A93A39"/>
    <w:rsid w:val="00A95C8D"/>
    <w:rsid w:val="00A96C0A"/>
    <w:rsid w:val="00AB1715"/>
    <w:rsid w:val="00AB582C"/>
    <w:rsid w:val="00AB676B"/>
    <w:rsid w:val="00AB6A4B"/>
    <w:rsid w:val="00AB787F"/>
    <w:rsid w:val="00AC41FD"/>
    <w:rsid w:val="00AD14DE"/>
    <w:rsid w:val="00AD39A2"/>
    <w:rsid w:val="00AD411C"/>
    <w:rsid w:val="00AE0834"/>
    <w:rsid w:val="00AE10C4"/>
    <w:rsid w:val="00AE21C7"/>
    <w:rsid w:val="00AE425F"/>
    <w:rsid w:val="00AF136D"/>
    <w:rsid w:val="00AF3CDC"/>
    <w:rsid w:val="00AF4B8D"/>
    <w:rsid w:val="00AF7DC6"/>
    <w:rsid w:val="00B20A6E"/>
    <w:rsid w:val="00B21282"/>
    <w:rsid w:val="00B228B0"/>
    <w:rsid w:val="00B2472E"/>
    <w:rsid w:val="00B25BCF"/>
    <w:rsid w:val="00B308E7"/>
    <w:rsid w:val="00B31389"/>
    <w:rsid w:val="00B40F93"/>
    <w:rsid w:val="00B5631B"/>
    <w:rsid w:val="00B72813"/>
    <w:rsid w:val="00BA2298"/>
    <w:rsid w:val="00BC031D"/>
    <w:rsid w:val="00BC0F75"/>
    <w:rsid w:val="00BC2F50"/>
    <w:rsid w:val="00BC45D3"/>
    <w:rsid w:val="00BC57EE"/>
    <w:rsid w:val="00BC58E6"/>
    <w:rsid w:val="00BD5230"/>
    <w:rsid w:val="00BF3A18"/>
    <w:rsid w:val="00BF6B86"/>
    <w:rsid w:val="00C0701B"/>
    <w:rsid w:val="00C104A9"/>
    <w:rsid w:val="00C10A3E"/>
    <w:rsid w:val="00C13C54"/>
    <w:rsid w:val="00C147E9"/>
    <w:rsid w:val="00C14CE9"/>
    <w:rsid w:val="00C16595"/>
    <w:rsid w:val="00C25A35"/>
    <w:rsid w:val="00C50F53"/>
    <w:rsid w:val="00C536D8"/>
    <w:rsid w:val="00C61334"/>
    <w:rsid w:val="00C66204"/>
    <w:rsid w:val="00C701EA"/>
    <w:rsid w:val="00C71708"/>
    <w:rsid w:val="00C71E29"/>
    <w:rsid w:val="00C84763"/>
    <w:rsid w:val="00C85947"/>
    <w:rsid w:val="00CA11AE"/>
    <w:rsid w:val="00CA2110"/>
    <w:rsid w:val="00CA5D42"/>
    <w:rsid w:val="00CB2206"/>
    <w:rsid w:val="00CB3C7E"/>
    <w:rsid w:val="00CB4E9F"/>
    <w:rsid w:val="00CC0201"/>
    <w:rsid w:val="00CC02F7"/>
    <w:rsid w:val="00CC1432"/>
    <w:rsid w:val="00CC2C7F"/>
    <w:rsid w:val="00CD5A86"/>
    <w:rsid w:val="00CD6434"/>
    <w:rsid w:val="00CD68DB"/>
    <w:rsid w:val="00CF1B5D"/>
    <w:rsid w:val="00CF1B70"/>
    <w:rsid w:val="00D067A8"/>
    <w:rsid w:val="00D06AE7"/>
    <w:rsid w:val="00D17727"/>
    <w:rsid w:val="00D32B90"/>
    <w:rsid w:val="00D35CAE"/>
    <w:rsid w:val="00D43B20"/>
    <w:rsid w:val="00D5046B"/>
    <w:rsid w:val="00D63ACD"/>
    <w:rsid w:val="00D66981"/>
    <w:rsid w:val="00D77621"/>
    <w:rsid w:val="00D77D0B"/>
    <w:rsid w:val="00D876F4"/>
    <w:rsid w:val="00D92B26"/>
    <w:rsid w:val="00DA33C9"/>
    <w:rsid w:val="00DA53C8"/>
    <w:rsid w:val="00DA5731"/>
    <w:rsid w:val="00DA7585"/>
    <w:rsid w:val="00DB3260"/>
    <w:rsid w:val="00DB6A6E"/>
    <w:rsid w:val="00DC179A"/>
    <w:rsid w:val="00DE2DEB"/>
    <w:rsid w:val="00DE4878"/>
    <w:rsid w:val="00DF437D"/>
    <w:rsid w:val="00DF5DAB"/>
    <w:rsid w:val="00E045D5"/>
    <w:rsid w:val="00E33D6D"/>
    <w:rsid w:val="00E371DE"/>
    <w:rsid w:val="00E40A6D"/>
    <w:rsid w:val="00E40CB0"/>
    <w:rsid w:val="00E45BD7"/>
    <w:rsid w:val="00E50A6E"/>
    <w:rsid w:val="00E557E0"/>
    <w:rsid w:val="00E639EC"/>
    <w:rsid w:val="00E66116"/>
    <w:rsid w:val="00E74A2B"/>
    <w:rsid w:val="00E75B0B"/>
    <w:rsid w:val="00E8495D"/>
    <w:rsid w:val="00E85A6A"/>
    <w:rsid w:val="00E85F7A"/>
    <w:rsid w:val="00E932FA"/>
    <w:rsid w:val="00E93DF6"/>
    <w:rsid w:val="00E95CA4"/>
    <w:rsid w:val="00E96BB6"/>
    <w:rsid w:val="00E96E4A"/>
    <w:rsid w:val="00E9786F"/>
    <w:rsid w:val="00EA023D"/>
    <w:rsid w:val="00EA552F"/>
    <w:rsid w:val="00EB03A5"/>
    <w:rsid w:val="00EB2228"/>
    <w:rsid w:val="00EC48C2"/>
    <w:rsid w:val="00ED3DE7"/>
    <w:rsid w:val="00EE1C12"/>
    <w:rsid w:val="00EF7F50"/>
    <w:rsid w:val="00F02AEE"/>
    <w:rsid w:val="00F04E8A"/>
    <w:rsid w:val="00F13B9A"/>
    <w:rsid w:val="00F14160"/>
    <w:rsid w:val="00F23581"/>
    <w:rsid w:val="00F23A1B"/>
    <w:rsid w:val="00F24A51"/>
    <w:rsid w:val="00F271D3"/>
    <w:rsid w:val="00F33DDA"/>
    <w:rsid w:val="00F437A5"/>
    <w:rsid w:val="00F467E1"/>
    <w:rsid w:val="00F47AEE"/>
    <w:rsid w:val="00F55BB0"/>
    <w:rsid w:val="00F72233"/>
    <w:rsid w:val="00F7265F"/>
    <w:rsid w:val="00F85496"/>
    <w:rsid w:val="00F85AE0"/>
    <w:rsid w:val="00FA283F"/>
    <w:rsid w:val="00FA560A"/>
    <w:rsid w:val="00FB61EA"/>
    <w:rsid w:val="00FC0429"/>
    <w:rsid w:val="00FC1BCE"/>
    <w:rsid w:val="00FD00CC"/>
    <w:rsid w:val="00FD205F"/>
    <w:rsid w:val="00FE19FB"/>
    <w:rsid w:val="00FF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  <w14:docId w14:val="5ACCEB33"/>
  <w15:docId w15:val="{990FADA4-F889-45DB-81C8-7CF4210C8A6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F3CDC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Tekstrezerviranogmjesta">
    <w:name w:val="Placeholder Text"/>
    <w:basedOn w:val="Zadanifontodlomka"/>
    <w:uiPriority w:val="99"/>
    <w:semiHidden/>
    <w:rsid w:val="00CA21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211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211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211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211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22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124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855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102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200 - Velika dvorana, Kennedyev trg 11</izvorni_sadrzaj>
    <derivirana_varijabla naziv="DomainObject.Prostorija.Naziv_1">soba 200 - Velika dvorana, Kennedyev trg 11</derivirana_varijabla>
  </DomainObject.Prostorija.Naziv>
  <DomainObject.Prostorija.Oznaka>
    <izvorni_sadrzaj>200 Kennedyev trg 11</izvorni_sadrzaj>
    <derivirana_varijabla naziv="DomainObject.Prostorija.Oznaka_1">200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23. kolovoza 2023.</izvorni_sadrzaj>
    <derivirana_varijabla naziv="DomainObject.StvarniPocetakDatum_1">23. kolovoza 2023.</derivirana_varijabla>
  </DomainObject.StvarniPocetakDatum>
  <DomainObject.StvarniZavrsetakDatum>
    <izvorni_sadrzaj>23. kolovoza 2023.</izvorni_sadrzaj>
    <derivirana_varijabla naziv="DomainObject.StvarniZavrsetakDatum_1">23. kolovoza 2023.</derivirana_varijabla>
  </DomainObject.StvarniZavrsetakDatum>
  <DomainObject.PlaniraniZavrsetakDatum>
    <izvorni_sadrzaj>23. kolovoza 2023.</izvorni_sadrzaj>
    <derivirana_varijabla naziv="DomainObject.PlaniraniZavrsetakDatum_1">23. kolovoza 2023.</derivirana_varijabla>
  </DomainObject.PlaniraniZavrsetakDatum>
  <DomainObject.PlaniraniPocetakDatum>
    <izvorni_sadrzaj>23. kolovoza 2023.</izvorni_sadrzaj>
    <derivirana_varijabla naziv="DomainObject.PlaniraniPocetakDatum_1">23. kolovoza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kolovoza 2023.</izvorni_sadrzaj>
    <derivirana_varijabla naziv="DomainObject.Zapisnik.DatumKreiranja_1">23. kolovoza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St-795/2023-22</izvorni_sadrzaj>
    <derivirana_varijabla naziv="DomainObject.Zapisnik.Oznaka_1">St-795/2023-22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2023.</izvorni_sadrzaj>
    <derivirana_varijabla naziv="DomainObject.Predmet.DatumOsnivanja_1">20.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St-795/2023</izvorni_sadrzaj>
    <derivirana_varijabla naziv="DomainObject.Predmet.OznakaBroj_1">St-795/2023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BABUŠKA 2017 j.d.o.o. zastupanog po punomoćniku Juraj Blažičko</izvorni_sadrzaj>
    <derivirana_varijabla naziv="DomainObject.Predmet.ProtustrankaFormated_1">  BABUŠKA 2017 j.d.o.o. zastupanog po punomoćniku Juraj Blažičko</derivirana_varijabla>
  </DomainObject.Predmet.ProtustrankaFormated>
  <DomainObject.Predmet.ProtustrankaFormatedOIB>
    <izvorni_sadrzaj>  BABUŠKA 2017 j.d.o.o., OIB 55539826273 zastupanog po punomoćniku Juraj Blažičko</izvorni_sadrzaj>
    <derivirana_varijabla naziv="DomainObject.Predmet.ProtustrankaFormatedOIB_1">  BABUŠKA 2017 j.d.o.o., OIB 55539826273 zastupanog po punomoćniku Juraj Blažičko</derivirana_varijabla>
  </DomainObject.Predmet.ProtustrankaFormatedOIB>
  <DomainObject.Predmet.ProtustrankaFormatedWithAdress>
    <izvorni_sadrzaj> BABUŠKA 2017 j.d.o.o., Ulica Pavla Radića 19, 10000 Zagreb zastupanog po punomoćniku Juraj Blažičko</izvorni_sadrzaj>
    <derivirana_varijabla naziv="DomainObject.Predmet.ProtustrankaFormatedWithAdress_1"> BABUŠKA 2017 j.d.o.o., Ulica Pavla Radića 19, 10000 Zagreb zastupanog po punomoćniku Juraj Blažičko</derivirana_varijabla>
  </DomainObject.Predmet.ProtustrankaFormatedWithAdress>
  <DomainObject.Predmet.ProtustrankaFormatedWithAdressOIB>
    <izvorni_sadrzaj> BABUŠKA 2017 j.d.o.o., OIB 55539826273, Ulica Pavla Radića 19, 10000 Zagreb zastupanog po punomoćniku Juraj Blažičko</izvorni_sadrzaj>
    <derivirana_varijabla naziv="DomainObject.Predmet.ProtustrankaFormatedWithAdressOIB_1"> BABUŠKA 2017 j.d.o.o., OIB 55539826273, Ulica Pavla Radića 19, 10000 Zagreb zastupanog po punomoćniku Juraj Blažičko</derivirana_varijabla>
  </DomainObject.Predmet.ProtustrankaFormatedWithAdressOIB>
  <DomainObject.Predmet.ProtustrankaWithAdress>
    <izvorni_sadrzaj>BABUŠKA 2017 j.d.o.o. Ulica Pavla Radića 19, 10000 Zagreb</izvorni_sadrzaj>
    <derivirana_varijabla naziv="DomainObject.Predmet.ProtustrankaWithAdress_1">BABUŠKA 2017 j.d.o.o. Ulica Pavla Radića 19, 10000 Zagreb</derivirana_varijabla>
  </DomainObject.Predmet.ProtustrankaWithAdress>
  <DomainObject.Predmet.ProtustrankaWithAdressOIB>
    <izvorni_sadrzaj>BABUŠKA 2017 j.d.o.o., OIB 55539826273, Ulica Pavla Radića 19, 10000 Zagreb</izvorni_sadrzaj>
    <derivirana_varijabla naziv="DomainObject.Predmet.ProtustrankaWithAdressOIB_1">BABUŠKA 2017 j.d.o.o., OIB 55539826273, Ulica Pavla Radića 19, 10000 Zagreb</derivirana_varijabla>
  </DomainObject.Predmet.ProtustrankaWithAdressOIB>
  <DomainObject.Predmet.ProtustrankaNazivFormated>
    <izvorni_sadrzaj>BABUŠKA 2017 j.d.o.o.</izvorni_sadrzaj>
    <derivirana_varijabla naziv="DomainObject.Predmet.ProtustrankaNazivFormated_1">BABUŠKA 2017 j.d.o.o.</derivirana_varijabla>
  </DomainObject.Predmet.ProtustrankaNazivFormated>
  <DomainObject.Predmet.ProtustrankaNazivFormatedOIB>
    <izvorni_sadrzaj>BABUŠKA 2017 j.d.o.o., OIB 55539826273</izvorni_sadrzaj>
    <derivirana_varijabla naziv="DomainObject.Predmet.ProtustrankaNazivFormatedOIB_1">BABUŠKA 2017 j.d.o.o., OIB 55539826273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221, Kennedyev trg 11</izvorni_sadrzaj>
    <derivirana_varijabla naziv="DomainObject.Predmet.Referada.Prostorija.Naziv_1">soba 221, Kennedyev trg 11</derivirana_varijabla>
  </DomainObject.Predmet.Referada.Prostorija.Naziv>
  <DomainObject.Predmet.Referada.Prostorija.Oznaka>
    <izvorni_sadrzaj>221 Kennedyev trg 11</izvorni_sadrzaj>
    <derivirana_varijabla naziv="DomainObject.Predmet.Referada.Prostorija.Oznaka_1">221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BABUŠKA 2017 j.d.o.o.; Hrvatko Šimunić</izvorni_sadrzaj>
    <derivirana_varijabla naziv="DomainObject.Predmet.StrankaFormated_1">  BABUŠKA 2017 j.d.o.o.; Hrvatko Šimunić</derivirana_varijabla>
  </DomainObject.Predmet.StrankaFormated>
  <DomainObject.Predmet.StrankaFormatedOIB>
    <izvorni_sadrzaj>  BABUŠKA 2017 j.d.o.o., OIB 55539826273; Hrvatko Šimunić, OIB 78322282830</izvorni_sadrzaj>
    <derivirana_varijabla naziv="DomainObject.Predmet.StrankaFormatedOIB_1">  BABUŠKA 2017 j.d.o.o., OIB 55539826273; Hrvatko Šimunić, OIB 78322282830</derivirana_varijabla>
  </DomainObject.Predmet.StrankaFormatedOIB>
  <DomainObject.Predmet.StrankaFormatedWithAdress>
    <izvorni_sadrzaj> BABUŠKA 2017 j.d.o.o., Ulica Pavla Radića 19, 10000 Zagreb; Hrvatko Šimunić, Ulica Pavla Radića 19, 10000 Zagreb</izvorni_sadrzaj>
    <derivirana_varijabla naziv="DomainObject.Predmet.StrankaFormatedWithAdress_1"> BABUŠKA 2017 j.d.o.o., Ulica Pavla Radića 19, 10000 Zagreb; Hrvatko Šimunić, Ulica Pavla Radića 19, 10000 Zagreb</derivirana_varijabla>
  </DomainObject.Predmet.StrankaFormatedWithAdress>
  <DomainObject.Predmet.StrankaFormatedWithAdressOIB>
    <izvorni_sadrzaj> BABUŠKA 2017 j.d.o.o., OIB 55539826273, Ulica Pavla Radića 19, 10000 Zagreb; Hrvatko Šimunić, OIB 78322282830, Ulica Pavla Radića 19, 10000 Zagreb</izvorni_sadrzaj>
    <derivirana_varijabla naziv="DomainObject.Predmet.StrankaFormatedWithAdressOIB_1"> BABUŠKA 2017 j.d.o.o., OIB 55539826273, Ulica Pavla Radića 19, 10000 Zagreb; Hrvatko Šimunić, OIB 78322282830, Ulica Pavla Radića 19, 10000 Zagreb</derivirana_varijabla>
  </DomainObject.Predmet.StrankaFormatedWithAdressOIB>
  <DomainObject.Predmet.StrankaWithAdress>
    <izvorni_sadrzaj>BABUŠKA 2017 j.d.o.o. Ulica Pavla Radića 19,10000 Zagreb,Hrvatko Šimunić Ulica Pavla Radića 19,10000 Zagreb</izvorni_sadrzaj>
    <derivirana_varijabla naziv="DomainObject.Predmet.StrankaWithAdress_1">BABUŠKA 2017 j.d.o.o. Ulica Pavla Radića 19,10000 Zagreb,Hrvatko Šimunić Ulica Pavla Radića 19,10000 Zagreb</derivirana_varijabla>
  </DomainObject.Predmet.StrankaWithAdress>
  <DomainObject.Predmet.StrankaWithAdressOIB>
    <izvorni_sadrzaj>BABUŠKA 2017 j.d.o.o., OIB 55539826273, Ulica Pavla Radića 19,10000 Zagreb,Hrvatko Šimunić, OIB 78322282830, Ulica Pavla Radića 19,10000 Zagreb</izvorni_sadrzaj>
    <derivirana_varijabla naziv="DomainObject.Predmet.StrankaWithAdressOIB_1">BABUŠKA 2017 j.d.o.o., OIB 55539826273, Ulica Pavla Radića 19,10000 Zagreb,Hrvatko Šimunić, OIB 78322282830, Ulica Pavla Radića 19,10000 Zagreb</derivirana_varijabla>
  </DomainObject.Predmet.StrankaWithAdressOIB>
  <DomainObject.Predmet.StrankaNazivFormated>
    <izvorni_sadrzaj>BABUŠKA 2017 j.d.o.o.,Hrvatko Šimunić</izvorni_sadrzaj>
    <derivirana_varijabla naziv="DomainObject.Predmet.StrankaNazivFormated_1">BABUŠKA 2017 j.d.o.o.,Hrvatko Šimunić</derivirana_varijabla>
  </DomainObject.Predmet.StrankaNazivFormated>
  <DomainObject.Predmet.StrankaNazivFormatedOIB>
    <izvorni_sadrzaj>BABUŠKA 2017 j.d.o.o., OIB 55539826273,Hrvatko Šimunić, OIB 78322282830</izvorni_sadrzaj>
    <derivirana_varijabla naziv="DomainObject.Predmet.StrankaNazivFormatedOIB_1">BABUŠKA 2017 j.d.o.o., OIB 55539826273,Hrvatko Šimunić, OIB 78322282830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BABUŠKA 2017 j.d.o.o.</item>
      <item>Hrvatko Šimunić</item>
    </izvorni_sadrzaj>
    <derivirana_varijabla naziv="DomainObject.Predmet.StrankaListFormated_1">
      <item>BABUŠKA 2017 j.d.o.o.</item>
      <item>Hrvatko Šimunić</item>
    </derivirana_varijabla>
  </DomainObject.Predmet.StrankaListFormated>
  <DomainObject.Predmet.StrankaListFormatedOIB>
    <izvorni_sadrzaj>
      <item>BABUŠKA 2017 j.d.o.o., OIB 55539826273</item>
      <item>Hrvatko Šimunić, OIB 78322282830</item>
    </izvorni_sadrzaj>
    <derivirana_varijabla naziv="DomainObject.Predmet.StrankaListFormatedOIB_1">
      <item>BABUŠKA 2017 j.d.o.o., OIB 55539826273</item>
      <item>Hrvatko Šimunić, OIB 78322282830</item>
    </derivirana_varijabla>
  </DomainObject.Predmet.StrankaListFormatedOIB>
  <DomainObject.Predmet.StrankaListFormatedWithAdress>
    <izvorni_sadrzaj>
      <item>BABUŠKA 2017 j.d.o.o., Ulica Pavla Radića 19, 10000 Zagreb</item>
      <item>Hrvatko Šimunić, Ulica Pavla Radića 19, 10000 Zagreb</item>
    </izvorni_sadrzaj>
    <derivirana_varijabla naziv="DomainObject.Predmet.StrankaListFormatedWithAdress_1">
      <item>BABUŠKA 2017 j.d.o.o., Ulica Pavla Radića 19, 10000 Zagreb</item>
      <item>Hrvatko Šimunić, Ulica Pavla Radića 19, 10000 Zagreb</item>
    </derivirana_varijabla>
  </DomainObject.Predmet.StrankaListFormatedWithAdress>
  <DomainObject.Predmet.StrankaListFormatedWithAdressOIB>
    <izvorni_sadrzaj>
      <item>BABUŠKA 2017 j.d.o.o., OIB 55539826273, Ulica Pavla Radića 19, 10000 Zagreb</item>
      <item>Hrvatko Šimunić, OIB 78322282830, Ulica Pavla Radića 19, 10000 Zagreb</item>
    </izvorni_sadrzaj>
    <derivirana_varijabla naziv="DomainObject.Predmet.StrankaListFormatedWithAdressOIB_1">
      <item>BABUŠKA 2017 j.d.o.o., OIB 55539826273, Ulica Pavla Radića 19, 10000 Zagreb</item>
      <item>Hrvatko Šimunić, OIB 78322282830, Ulica Pavla Radića 19, 10000 Zagreb</item>
    </derivirana_varijabla>
  </DomainObject.Predmet.StrankaListFormatedWithAdressOIB>
  <DomainObject.Predmet.StrankaListNazivFormated>
    <izvorni_sadrzaj>
      <item>BABUŠKA 2017 j.d.o.o.</item>
      <item>Hrvatko Šimunić</item>
    </izvorni_sadrzaj>
    <derivirana_varijabla naziv="DomainObject.Predmet.StrankaListNazivFormated_1">
      <item>BABUŠKA 2017 j.d.o.o.</item>
      <item>Hrvatko Šimunić</item>
    </derivirana_varijabla>
  </DomainObject.Predmet.StrankaListNazivFormated>
  <DomainObject.Predmet.StrankaListNazivFormatedOIB>
    <izvorni_sadrzaj>
      <item>BABUŠKA 2017 j.d.o.o., OIB 55539826273</item>
      <item>Hrvatko Šimunić, OIB 78322282830</item>
    </izvorni_sadrzaj>
    <derivirana_varijabla naziv="DomainObject.Predmet.StrankaListNazivFormatedOIB_1">
      <item>BABUŠKA 2017 j.d.o.o., OIB 55539826273</item>
      <item>Hrvatko Šimunić, OIB 78322282830</item>
    </derivirana_varijabla>
  </DomainObject.Predmet.StrankaListNazivFormatedOIB>
  <DomainObject.Predmet.ProtuStrankaListFormated>
    <izvorni_sadrzaj>
      <item>BABUŠKA 2017 j.d.o.o. zastupanog po punomoćniku Juraj Blažičko</item>
    </izvorni_sadrzaj>
    <derivirana_varijabla naziv="DomainObject.Predmet.ProtuStrankaListFormated_1">
      <item>BABUŠKA 2017 j.d.o.o. zastupanog po punomoćniku Juraj Blažičko</item>
    </derivirana_varijabla>
  </DomainObject.Predmet.ProtuStrankaListFormated>
  <DomainObject.Predmet.ProtuStrankaListFormatedOIB>
    <izvorni_sadrzaj>
      <item>BABUŠKA 2017 j.d.o.o., OIB 55539826273 zastupanog po punomoćniku Juraj Blažičko</item>
    </izvorni_sadrzaj>
    <derivirana_varijabla naziv="DomainObject.Predmet.ProtuStrankaListFormatedOIB_1">
      <item>BABUŠKA 2017 j.d.o.o., OIB 55539826273 zastupanog po punomoćniku Juraj Blažičko</item>
    </derivirana_varijabla>
  </DomainObject.Predmet.ProtuStrankaListFormatedOIB>
  <DomainObject.Predmet.ProtuStrankaListFormatedWithAdress>
    <izvorni_sadrzaj>
      <item>BABUŠKA 2017 j.d.o.o., Ulica Pavla Radića 19, 10000 Zagreb zastupanog po punomoćniku Juraj Blažičko</item>
    </izvorni_sadrzaj>
    <derivirana_varijabla naziv="DomainObject.Predmet.ProtuStrankaListFormatedWithAdress_1">
      <item>BABUŠKA 2017 j.d.o.o., Ulica Pavla Radića 19, 10000 Zagreb zastupanog po punomoćniku Juraj Blažičko</item>
    </derivirana_varijabla>
  </DomainObject.Predmet.ProtuStrankaListFormatedWithAdress>
  <DomainObject.Predmet.ProtuStrankaListFormatedWithAdressOIB>
    <izvorni_sadrzaj>
      <item>BABUŠKA 2017 j.d.o.o., OIB 55539826273, Ulica Pavla Radića 19, 10000 Zagreb zastupanog po punomoćniku Juraj Blažičko</item>
    </izvorni_sadrzaj>
    <derivirana_varijabla naziv="DomainObject.Predmet.ProtuStrankaListFormatedWithAdressOIB_1">
      <item>BABUŠKA 2017 j.d.o.o., OIB 55539826273, Ulica Pavla Radića 19, 10000 Zagreb zastupanog po punomoćniku Juraj Blažičko</item>
    </derivirana_varijabla>
  </DomainObject.Predmet.ProtuStrankaListFormatedWithAdressOIB>
  <DomainObject.Predmet.ProtuStrankaListNazivFormated>
    <izvorni_sadrzaj>
      <item>BABUŠKA 2017 j.d.o.o.</item>
    </izvorni_sadrzaj>
    <derivirana_varijabla naziv="DomainObject.Predmet.ProtuStrankaListNazivFormated_1">
      <item>BABUŠKA 2017 j.d.o.o.</item>
    </derivirana_varijabla>
  </DomainObject.Predmet.ProtuStrankaListNazivFormated>
  <DomainObject.Predmet.ProtuStrankaListNazivFormatedOIB>
    <izvorni_sadrzaj>
      <item>BABUŠKA 2017 j.d.o.o., OIB 55539826273</item>
    </izvorni_sadrzaj>
    <derivirana_varijabla naziv="DomainObject.Predmet.ProtuStrankaListNazivFormatedOIB_1">
      <item>BABUŠKA 2017 j.d.o.o., OIB 55539826273</item>
    </derivirana_varijabla>
  </DomainObject.Predmet.ProtuStrankaListNazivFormatedOIB>
  <DomainObject.Predmet.OstaliListFormated>
    <izvorni_sadrzaj>
      <item>Policijska uprava Zagrebačka</item>
      <item>Juraj Blažičko punomoćnik sudionika u postupku BABUŠKA 2017 j.d.o.o.</item>
    </izvorni_sadrzaj>
    <derivirana_varijabla naziv="DomainObject.Predmet.OstaliListFormated_1">
      <item>Policijska uprava Zagrebačka</item>
      <item>Juraj Blažičko punomoćnik sudionika u postupku BABUŠKA 2017 j.d.o.o.</item>
    </derivirana_varijabla>
  </DomainObject.Predmet.OstaliListFormated>
  <DomainObject.Predmet.OstaliListFormatedOIB>
    <izvorni_sadrzaj>
      <item>Policijska uprava Zagrebačka</item>
      <item>Juraj Blažičko, OIB 50076496723 punomoćnik sudionika u postupku BABUŠKA 2017 j.d.o.o.</item>
    </izvorni_sadrzaj>
    <derivirana_varijabla naziv="DomainObject.Predmet.OstaliListFormatedOIB_1">
      <item>Policijska uprava Zagrebačka</item>
      <item>Juraj Blažičko, OIB 50076496723 punomoćnik sudionika u postupku BABUŠKA 2017 j.d.o.o.</item>
    </derivirana_varijabla>
  </DomainObject.Predmet.OstaliListFormatedOIB>
  <DomainObject.Predmet.OstaliListFormatedWithAdress>
    <izvorni_sadrzaj>
      <item>Policijska uprava Zagrebačka, Matice hrvatske 4, 10000 Zagreb</item>
      <item>Juraj Blažičko, Masarykova 10, 10000 Zagreb punomoćnik sudionika u postupku BABUŠKA 2017 j.d.o.o.</item>
    </izvorni_sadrzaj>
    <derivirana_varijabla naziv="DomainObject.Predmet.OstaliListFormatedWithAdress_1">
      <item>Policijska uprava Zagrebačka, Matice hrvatske 4, 10000 Zagreb</item>
      <item>Juraj Blažičko, Masarykova 10, 10000 Zagreb punomoćnik sudionika u postupku BABUŠKA 2017 j.d.o.o.</item>
    </derivirana_varijabla>
  </DomainObject.Predmet.OstaliListFormatedWithAdress>
  <DomainObject.Predmet.OstaliListFormatedWithAdressOIB>
    <izvorni_sadrzaj>
      <item>Policijska uprava Zagrebačka, Matice hrvatske 4, 10000 Zagreb</item>
      <item>Juraj Blažičko, OIB 50076496723, Masarykova 10, 10000 Zagreb punomoćnik sudionika u postupku BABUŠKA 2017 j.d.o.o.</item>
    </izvorni_sadrzaj>
    <derivirana_varijabla naziv="DomainObject.Predmet.OstaliListFormatedWithAdressOIB_1">
      <item>Policijska uprava Zagrebačka, Matice hrvatske 4, 10000 Zagreb</item>
      <item>Juraj Blažičko, OIB 50076496723, Masarykova 10, 10000 Zagreb punomoćnik sudionika u postupku BABUŠKA 2017 j.d.o.o.</item>
    </derivirana_varijabla>
  </DomainObject.Predmet.OstaliListFormatedWithAdressOIB>
  <DomainObject.Predmet.OstaliListNazivFormated>
    <izvorni_sadrzaj>
      <item>Policijska uprava Zagrebačka</item>
      <item>Juraj Blažičko</item>
    </izvorni_sadrzaj>
    <derivirana_varijabla naziv="DomainObject.Predmet.OstaliListNazivFormated_1">
      <item>Policijska uprava Zagrebačka</item>
      <item>Juraj Blažičko</item>
    </derivirana_varijabla>
  </DomainObject.Predmet.OstaliListNazivFormated>
  <DomainObject.Predmet.OstaliListNazivFormatedOIB>
    <izvorni_sadrzaj>
      <item>Policijska uprava Zagrebačka</item>
      <item>Juraj Blažičko, OIB 50076496723</item>
    </izvorni_sadrzaj>
    <derivirana_varijabla naziv="DomainObject.Predmet.OstaliListNazivFormatedOIB_1">
      <item>Policijska uprava Zagrebačka</item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2023.</izvorni_sadrzaj>
    <derivirana_varijabla naziv="DomainObject.Datum_1">23. kolovoza 2023.</derivirana_varijabla>
  </DomainObject.Datum>
  <DomainObject.PoslovniBrojDokumenta>
    <izvorni_sadrzaj>St-795/2023-22</izvorni_sadrzaj>
    <derivirana_varijabla naziv="DomainObject.PoslovniBrojDokumenta_1">St-795/2023-22</derivirana_varijabla>
  </DomainObject.PoslovniBrojDokumenta>
  <DomainObject.Predmet.StrankaIDrugi>
    <izvorni_sadrzaj>BABUŠKA 2017 j.d.o.o. i dr.</izvorni_sadrzaj>
    <derivirana_varijabla naziv="DomainObject.Predmet.StrankaIDrugi_1">BABUŠKA 2017 j.d.o.o. i dr.</derivirana_varijabla>
  </DomainObject.Predmet.StrankaIDrugi>
  <DomainObject.Predmet.ProtustrankaIDrugi>
    <izvorni_sadrzaj>BABUŠKA 2017 j.d.o.o.</izvorni_sadrzaj>
    <derivirana_varijabla naziv="DomainObject.Predmet.ProtustrankaIDrugi_1">BABUŠKA 2017 j.d.o.o.</derivirana_varijabla>
  </DomainObject.Predmet.ProtustrankaIDrugi>
  <DomainObject.Predmet.StrankaIDrugiAdressOIB>
    <izvorni_sadrzaj>BABUŠKA 2017 j.d.o.o., OIB 55539826273, Ulica Pavla Radića 19, 10000 Zagreb i dr.</izvorni_sadrzaj>
    <derivirana_varijabla naziv="DomainObject.Predmet.StrankaIDrugiAdressOIB_1">BABUŠKA 2017 j.d.o.o., OIB 55539826273, Ulica Pavla Radića 19, 10000 Zagreb i dr.</derivirana_varijabla>
  </DomainObject.Predmet.StrankaIDrugiAdressOIB>
  <DomainObject.Predmet.ProtustrankaIDrugiAdressOIB>
    <izvorni_sadrzaj>BABUŠKA 2017 j.d.o.o., OIB 55539826273, Ulica Pavla Radića 19, 10000 Zagreb</izvorni_sadrzaj>
    <derivirana_varijabla naziv="DomainObject.Predmet.ProtustrankaIDrugiAdressOIB_1">BABUŠKA 2017 j.d.o.o., OIB 55539826273, Ulica Pavla Radića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BABUŠKA 2017 j.d.o.o.</item>
      <item>BABUŠKA 2017 j.d.o.o.</item>
      <item>Hrvatko Šimunić</item>
      <item>Policijska uprava Zagrebačka</item>
      <item>Juraj Blažičko</item>
    </izvorni_sadrzaj>
    <derivirana_varijabla naziv="DomainObject.Predmet.SudioniciListNaziv_1">
      <item>BABUŠKA 2017 j.d.o.o.</item>
      <item>BABUŠKA 2017 j.d.o.o.</item>
      <item>Hrvatko Šimunić</item>
      <item>Policijska uprava Zagrebačka</item>
      <item>Juraj Blažičko</item>
    </derivirana_varijabla>
  </DomainObject.Predmet.SudioniciListNaziv>
  <DomainObject.Predmet.SudioniciListAdressOIB>
    <izvorni_sadrzaj>
      <item>BABUŠKA 2017 j.d.o.o., OIB 55539826273, Ulica Pavla Radića 19,10000 Zagreb</item>
      <item>BABUŠKA 2017 j.d.o.o., OIB 55539826273, Ulica Pavla Radića 19,10000 Zagreb</item>
      <item>Hrvatko Šimunić, OIB 78322282830, Ulica Pavla Radića 19,10000 Zagreb</item>
      <item>Policijska uprava Zagrebačka, Matice hrvatske 4,10000 Zagreb</item>
      <item>Juraj Blažičko, OIB 50076496723, Masarykova 10,10000 Zagreb</item>
    </izvorni_sadrzaj>
    <derivirana_varijabla naziv="DomainObject.Predmet.SudioniciListAdressOIB_1">
      <item>BABUŠKA 2017 j.d.o.o., OIB 55539826273, Ulica Pavla Radića 19,10000 Zagreb</item>
      <item>BABUŠKA 2017 j.d.o.o., OIB 55539826273, Ulica Pavla Radića 19,10000 Zagreb</item>
      <item>Hrvatko Šimunić, OIB 78322282830, Ulica Pavla Radića 19,10000 Zagreb</item>
      <item>Policijska uprava Zagrebačka, Matice hrvatske 4,10000 Zagreb</item>
      <item>Juraj Blažičko, OIB 50076496723,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55539826273</item>
      <item>, OIB 55539826273</item>
      <item>, OIB 78322282830</item>
      <item>, OIB null</item>
      <item>, OIB 50076496723</item>
    </izvorni_sadrzaj>
    <derivirana_varijabla naziv="DomainObject.Predmet.SudioniciListNazivOIB_1">
      <item>, OIB 55539826273</item>
      <item>, OIB 55539826273</item>
      <item>, OIB 78322282830</item>
      <item>, OIB null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2023.</izvorni_sadrzaj>
    <derivirana_varijabla naziv="DomainObject.Predmet.DatumPocetkaProcesa_1">20.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B8970C-39ED-4219-BA3C-68927403F3A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12</properties:Pages>
  <properties:Words>1949</properties:Words>
  <properties:Characters>11784</properties:Characters>
  <properties:Lines>577</properties:Lines>
  <properties:Paragraphs>323</properties:Paragraphs>
  <properties:TotalTime>310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13583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2023-08-21T13:42:00Z</dcterms:created>
  <dc:creator>Ante Galić</dc:creator>
  <cp:lastModifiedBy>Dijana Hadžić</cp:lastModifiedBy>
  <cp:lastPrinted>2023-08-23T08:54:00Z</cp:lastPrinted>
  <dcterms:modified xmlns:xsi="http://www.w3.org/2001/XMLSchema-instance" xsi:type="dcterms:W3CDTF">2023-08-23T08:55:00Z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St-795/2023-22 / Zapisnik - Ispitno ročište (10. zapisnik o ispitivanju tražbina - 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